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6B3A764" w:rsidR="00F110CD" w:rsidRPr="000D401B"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0D401B">
        <w:rPr>
          <w:bCs/>
          <w:noProof w:val="0"/>
          <w:sz w:val="24"/>
          <w:szCs w:val="24"/>
          <w:lang w:val="en-GB"/>
        </w:rPr>
        <w:t>3GPP TSG RA</w:t>
      </w:r>
      <w:r w:rsidR="00BA1872" w:rsidRPr="000D401B">
        <w:rPr>
          <w:bCs/>
          <w:noProof w:val="0"/>
          <w:sz w:val="24"/>
          <w:szCs w:val="24"/>
          <w:lang w:val="en-GB"/>
        </w:rPr>
        <w:t>N WG1</w:t>
      </w:r>
      <w:r w:rsidR="00DE1B83" w:rsidRPr="000D401B">
        <w:rPr>
          <w:bCs/>
          <w:noProof w:val="0"/>
          <w:sz w:val="24"/>
          <w:szCs w:val="24"/>
          <w:lang w:val="en-GB"/>
        </w:rPr>
        <w:t xml:space="preserve"> Meeting</w:t>
      </w:r>
      <w:r w:rsidR="00BA1872" w:rsidRPr="000D401B">
        <w:rPr>
          <w:bCs/>
          <w:noProof w:val="0"/>
          <w:sz w:val="24"/>
          <w:szCs w:val="24"/>
          <w:lang w:val="en-GB"/>
        </w:rPr>
        <w:t xml:space="preserve"> </w:t>
      </w:r>
      <w:r w:rsidR="00B65452" w:rsidRPr="000D401B">
        <w:rPr>
          <w:bCs/>
          <w:noProof w:val="0"/>
          <w:sz w:val="24"/>
          <w:szCs w:val="24"/>
          <w:lang w:val="en-GB"/>
        </w:rPr>
        <w:t>#</w:t>
      </w:r>
      <w:r w:rsidR="00191E79" w:rsidRPr="000D401B">
        <w:rPr>
          <w:bCs/>
          <w:noProof w:val="0"/>
          <w:sz w:val="24"/>
          <w:szCs w:val="24"/>
          <w:lang w:val="en-GB"/>
        </w:rPr>
        <w:t>1</w:t>
      </w:r>
      <w:r w:rsidR="00F07F6F" w:rsidRPr="000D401B">
        <w:rPr>
          <w:bCs/>
          <w:noProof w:val="0"/>
          <w:sz w:val="24"/>
          <w:szCs w:val="24"/>
          <w:lang w:val="en-GB"/>
        </w:rPr>
        <w:t>1</w:t>
      </w:r>
      <w:r w:rsidR="002A6B7B">
        <w:rPr>
          <w:bCs/>
          <w:noProof w:val="0"/>
          <w:sz w:val="24"/>
          <w:szCs w:val="24"/>
          <w:lang w:val="en-GB"/>
        </w:rPr>
        <w:t>7</w:t>
      </w:r>
      <w:r w:rsidR="0058715B" w:rsidRPr="000D401B">
        <w:rPr>
          <w:bCs/>
          <w:noProof w:val="0"/>
          <w:sz w:val="24"/>
          <w:szCs w:val="24"/>
          <w:lang w:val="en-GB"/>
        </w:rPr>
        <w:t xml:space="preserve">                                </w:t>
      </w:r>
      <w:r w:rsidR="00BD714C" w:rsidRPr="000D401B">
        <w:rPr>
          <w:bCs/>
          <w:noProof w:val="0"/>
          <w:sz w:val="24"/>
          <w:szCs w:val="24"/>
          <w:lang w:val="en-GB"/>
        </w:rPr>
        <w:tab/>
      </w:r>
      <w:r w:rsidR="00337FEE" w:rsidRPr="000D401B">
        <w:rPr>
          <w:bCs/>
          <w:noProof w:val="0"/>
          <w:sz w:val="24"/>
          <w:szCs w:val="24"/>
          <w:lang w:val="en-GB"/>
        </w:rPr>
        <w:t xml:space="preserve"> </w:t>
      </w:r>
      <w:r w:rsidR="00DA1B7B" w:rsidRPr="000D401B">
        <w:rPr>
          <w:bCs/>
          <w:noProof w:val="0"/>
          <w:sz w:val="24"/>
          <w:szCs w:val="24"/>
          <w:lang w:val="en-GB"/>
        </w:rPr>
        <w:t>R1-</w:t>
      </w:r>
      <w:r w:rsidR="0058715B" w:rsidRPr="000D401B">
        <w:rPr>
          <w:bCs/>
          <w:noProof w:val="0"/>
          <w:sz w:val="24"/>
          <w:szCs w:val="24"/>
          <w:lang w:val="en-GB"/>
        </w:rPr>
        <w:t>240</w:t>
      </w:r>
      <w:r w:rsidR="004B4F1C">
        <w:rPr>
          <w:bCs/>
          <w:noProof w:val="0"/>
          <w:sz w:val="24"/>
          <w:szCs w:val="24"/>
          <w:lang w:val="en-GB"/>
        </w:rPr>
        <w:t>4518</w:t>
      </w:r>
    </w:p>
    <w:bookmarkEnd w:id="1"/>
    <w:p w14:paraId="5738D891" w14:textId="77777777" w:rsidR="002A6B7B" w:rsidRPr="008A290F" w:rsidRDefault="002A6B7B" w:rsidP="002A6B7B">
      <w:pPr>
        <w:pStyle w:val="Header"/>
        <w:tabs>
          <w:tab w:val="center" w:pos="4536"/>
          <w:tab w:val="right" w:pos="9356"/>
          <w:tab w:val="right" w:pos="9781"/>
        </w:tabs>
        <w:ind w:right="-58"/>
        <w:rPr>
          <w:rFonts w:cs="Arial"/>
          <w:bCs/>
          <w:noProof w:val="0"/>
          <w:sz w:val="24"/>
          <w:szCs w:val="28"/>
          <w:lang w:val="en-GB" w:eastAsia="zh-TW"/>
        </w:rPr>
      </w:pPr>
      <w:r>
        <w:rPr>
          <w:rFonts w:cs="Arial"/>
          <w:bCs/>
          <w:noProof w:val="0"/>
          <w:sz w:val="24"/>
          <w:szCs w:val="28"/>
          <w:lang w:val="en-GB" w:eastAsia="zh-TW"/>
        </w:rPr>
        <w:t>Fukuoka City</w:t>
      </w:r>
      <w:r w:rsidRPr="008A290F">
        <w:rPr>
          <w:rFonts w:cs="Arial"/>
          <w:bCs/>
          <w:noProof w:val="0"/>
          <w:sz w:val="24"/>
          <w:szCs w:val="28"/>
          <w:lang w:val="en-GB" w:eastAsia="zh-TW"/>
        </w:rPr>
        <w:t>,</w:t>
      </w:r>
      <w:r>
        <w:rPr>
          <w:rFonts w:cs="Arial"/>
          <w:bCs/>
          <w:noProof w:val="0"/>
          <w:sz w:val="24"/>
          <w:szCs w:val="28"/>
          <w:lang w:val="en-GB" w:eastAsia="zh-TW"/>
        </w:rPr>
        <w:t xml:space="preserve"> Fukuoka,</w:t>
      </w:r>
      <w:r w:rsidRPr="008A290F">
        <w:rPr>
          <w:rFonts w:cs="Arial"/>
          <w:bCs/>
          <w:noProof w:val="0"/>
          <w:sz w:val="24"/>
          <w:szCs w:val="28"/>
          <w:lang w:val="en-GB" w:eastAsia="zh-TW"/>
        </w:rPr>
        <w:t xml:space="preserve"> </w:t>
      </w:r>
      <w:r>
        <w:rPr>
          <w:rFonts w:cs="Arial"/>
          <w:bCs/>
          <w:noProof w:val="0"/>
          <w:sz w:val="24"/>
          <w:szCs w:val="28"/>
          <w:lang w:val="en-GB" w:eastAsia="zh-TW"/>
        </w:rPr>
        <w:t>Japan</w:t>
      </w:r>
      <w:r w:rsidRPr="008A290F">
        <w:rPr>
          <w:rFonts w:cs="Arial"/>
          <w:bCs/>
          <w:noProof w:val="0"/>
          <w:sz w:val="24"/>
          <w:szCs w:val="28"/>
          <w:lang w:val="en-GB" w:eastAsia="zh-TW"/>
        </w:rPr>
        <w:t xml:space="preserve">, </w:t>
      </w:r>
      <w:r>
        <w:rPr>
          <w:rFonts w:cs="Arial"/>
          <w:bCs/>
          <w:noProof w:val="0"/>
          <w:sz w:val="24"/>
          <w:szCs w:val="28"/>
          <w:lang w:val="en-GB" w:eastAsia="zh-TW"/>
        </w:rPr>
        <w:t>May</w:t>
      </w:r>
      <w:r w:rsidRPr="008A290F">
        <w:rPr>
          <w:rFonts w:cs="Arial"/>
          <w:bCs/>
          <w:noProof w:val="0"/>
          <w:sz w:val="24"/>
          <w:szCs w:val="28"/>
          <w:lang w:val="en-GB" w:eastAsia="zh-TW"/>
        </w:rPr>
        <w:t xml:space="preserve"> </w:t>
      </w:r>
      <w:r>
        <w:rPr>
          <w:rFonts w:cs="Arial"/>
          <w:bCs/>
          <w:noProof w:val="0"/>
          <w:sz w:val="24"/>
          <w:szCs w:val="28"/>
          <w:lang w:val="en-GB" w:eastAsia="zh-TW"/>
        </w:rPr>
        <w:t>20</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xml:space="preserve"> –</w:t>
      </w:r>
      <w:r>
        <w:rPr>
          <w:rFonts w:cs="Arial"/>
          <w:bCs/>
          <w:noProof w:val="0"/>
          <w:sz w:val="24"/>
          <w:szCs w:val="28"/>
          <w:lang w:val="en-GB" w:eastAsia="zh-TW"/>
        </w:rPr>
        <w:t xml:space="preserve"> 24</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2024</w:t>
      </w:r>
    </w:p>
    <w:p w14:paraId="2CFE1919" w14:textId="77777777" w:rsidR="00850D96" w:rsidRPr="000D401B" w:rsidRDefault="00850D96" w:rsidP="005D664D">
      <w:pPr>
        <w:pStyle w:val="Header"/>
        <w:jc w:val="both"/>
        <w:rPr>
          <w:bCs/>
          <w:noProof w:val="0"/>
          <w:sz w:val="24"/>
          <w:lang w:val="en-GB" w:eastAsia="ja-JP"/>
        </w:rPr>
      </w:pP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63260C93"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7C5633" w:rsidRPr="000D401B">
        <w:rPr>
          <w:rFonts w:ascii="Times New Roman" w:hAnsi="Times New Roman"/>
          <w:b w:val="0"/>
          <w:bCs/>
          <w:noProof w:val="0"/>
          <w:sz w:val="20"/>
          <w:lang w:val="en-GB" w:eastAsia="zh-TW"/>
        </w:rPr>
        <w:t xml:space="preserve"> </w:t>
      </w:r>
      <w:r w:rsidR="007C5633" w:rsidRPr="000D401B">
        <w:rPr>
          <w:rFonts w:ascii="Times New Roman" w:hAnsi="Times New Roman"/>
          <w:b w:val="0"/>
          <w:bCs/>
          <w:noProof w:val="0"/>
          <w:sz w:val="20"/>
          <w:lang w:val="en-GB" w:eastAsia="zh-TW"/>
        </w:rPr>
        <w:fldChar w:fldCharType="begin"/>
      </w:r>
      <w:r w:rsidR="007C5633" w:rsidRPr="000D401B">
        <w:rPr>
          <w:rFonts w:ascii="Times New Roman" w:hAnsi="Times New Roman"/>
          <w:b w:val="0"/>
          <w:bCs/>
          <w:noProof w:val="0"/>
          <w:sz w:val="20"/>
          <w:lang w:val="en-GB" w:eastAsia="zh-TW"/>
        </w:rPr>
        <w:instrText xml:space="preserve"> REF _Ref159238007 \r \h </w:instrText>
      </w:r>
      <w:r w:rsidR="004A6FE5" w:rsidRPr="000D401B">
        <w:rPr>
          <w:rFonts w:ascii="Times New Roman" w:hAnsi="Times New Roman"/>
          <w:b w:val="0"/>
          <w:bCs/>
          <w:noProof w:val="0"/>
          <w:sz w:val="20"/>
          <w:lang w:val="en-GB" w:eastAsia="zh-TW"/>
        </w:rPr>
        <w:instrText xml:space="preserve"> \* MERGEFORMAT </w:instrText>
      </w:r>
      <w:r w:rsidR="007C5633" w:rsidRPr="000D401B">
        <w:rPr>
          <w:rFonts w:ascii="Times New Roman" w:hAnsi="Times New Roman"/>
          <w:b w:val="0"/>
          <w:bCs/>
          <w:noProof w:val="0"/>
          <w:sz w:val="20"/>
          <w:lang w:val="en-GB" w:eastAsia="zh-TW"/>
        </w:rPr>
      </w:r>
      <w:r w:rsidR="007C5633" w:rsidRPr="000D401B">
        <w:rPr>
          <w:rFonts w:ascii="Times New Roman" w:hAnsi="Times New Roman"/>
          <w:b w:val="0"/>
          <w:bCs/>
          <w:noProof w:val="0"/>
          <w:sz w:val="20"/>
          <w:lang w:val="en-GB" w:eastAsia="zh-TW"/>
        </w:rPr>
        <w:fldChar w:fldCharType="separate"/>
      </w:r>
      <w:r w:rsidR="00722BB2">
        <w:rPr>
          <w:rFonts w:ascii="Times New Roman" w:hAnsi="Times New Roman"/>
          <w:b w:val="0"/>
          <w:bCs/>
          <w:noProof w:val="0"/>
          <w:sz w:val="20"/>
          <w:lang w:val="en-GB" w:eastAsia="zh-TW"/>
        </w:rPr>
        <w:t>[1]</w:t>
      </w:r>
      <w:r w:rsidR="007C5633" w:rsidRPr="000D401B">
        <w:rPr>
          <w:rFonts w:ascii="Times New Roman" w:hAnsi="Times New Roman"/>
          <w:b w:val="0"/>
          <w:bCs/>
          <w:noProof w:val="0"/>
          <w:sz w:val="20"/>
          <w:lang w:val="en-GB" w:eastAsia="zh-TW"/>
        </w:rPr>
        <w:fldChar w:fldCharType="end"/>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356"/>
      </w:tblGrid>
      <w:tr w:rsidR="00995884" w:rsidRPr="000D401B" w14:paraId="1B790D7A" w14:textId="77777777" w:rsidTr="0084321C">
        <w:trPr>
          <w:trHeight w:val="1417"/>
        </w:trPr>
        <w:tc>
          <w:tcPr>
            <w:tcW w:w="9356" w:type="dxa"/>
          </w:tcPr>
          <w:p w14:paraId="705CDD26" w14:textId="5613FF70" w:rsidR="0043150E" w:rsidRPr="000D401B" w:rsidRDefault="0043150E">
            <w:pPr>
              <w:pStyle w:val="ListParagraph"/>
              <w:numPr>
                <w:ilvl w:val="0"/>
                <w:numId w:val="17"/>
              </w:numPr>
              <w:tabs>
                <w:tab w:val="left" w:pos="-631"/>
              </w:tabs>
              <w:ind w:right="-96"/>
              <w:rPr>
                <w:rFonts w:eastAsia="Malgun Gothic"/>
                <w:sz w:val="20"/>
                <w:szCs w:val="20"/>
                <w:lang w:val="en-GB" w:eastAsia="ko-KR"/>
              </w:rPr>
            </w:pPr>
            <w:r w:rsidRPr="000D401B">
              <w:rPr>
                <w:rFonts w:eastAsia="Malgun Gothic"/>
                <w:sz w:val="20"/>
                <w:szCs w:val="20"/>
                <w:lang w:val="en-GB" w:eastAsia="ko-KR"/>
              </w:rPr>
              <w:t>Specify enhancements for CLI handling [RAN1, RAN2, RAN3]:</w:t>
            </w:r>
          </w:p>
          <w:p w14:paraId="359D00DA" w14:textId="5C8118C3" w:rsidR="0043150E" w:rsidRPr="000D401B" w:rsidRDefault="0043150E">
            <w:pPr>
              <w:pStyle w:val="ListParagraph"/>
              <w:numPr>
                <w:ilvl w:val="1"/>
                <w:numId w:val="17"/>
              </w:numPr>
              <w:tabs>
                <w:tab w:val="left" w:pos="-631"/>
              </w:tabs>
              <w:ind w:right="-96"/>
              <w:rPr>
                <w:rFonts w:eastAsia="Malgun Gothic"/>
                <w:sz w:val="20"/>
                <w:szCs w:val="20"/>
                <w:lang w:val="en-GB" w:eastAsia="ko-KR"/>
              </w:rPr>
            </w:pPr>
            <w:r w:rsidRPr="000D401B">
              <w:rPr>
                <w:rFonts w:eastAsia="Malgun Gothic"/>
                <w:sz w:val="20"/>
                <w:szCs w:val="20"/>
                <w:lang w:val="en-GB" w:eastAsia="ko-KR"/>
              </w:rPr>
              <w:t>Support gNB-to-gNB CLI handling scheme(s) (the detailed schemes are to be down-selected from those in TR38.858 by RAN1#117)</w:t>
            </w:r>
          </w:p>
          <w:p w14:paraId="63368362" w14:textId="27F6DE17" w:rsidR="0043150E" w:rsidRPr="000D401B" w:rsidRDefault="0043150E">
            <w:pPr>
              <w:pStyle w:val="ListParagraph"/>
              <w:numPr>
                <w:ilvl w:val="1"/>
                <w:numId w:val="17"/>
              </w:numPr>
              <w:tabs>
                <w:tab w:val="left" w:pos="-631"/>
              </w:tabs>
              <w:ind w:right="-96"/>
              <w:rPr>
                <w:rFonts w:eastAsia="Malgun Gothic"/>
                <w:sz w:val="20"/>
                <w:szCs w:val="20"/>
                <w:lang w:val="en-GB" w:eastAsia="ko-KR"/>
              </w:rPr>
            </w:pPr>
            <w:r w:rsidRPr="000D401B">
              <w:rPr>
                <w:rFonts w:eastAsia="Malgun Gothic"/>
                <w:sz w:val="20"/>
                <w:szCs w:val="20"/>
                <w:lang w:val="en-GB" w:eastAsia="ko-KR"/>
              </w:rPr>
              <w:t xml:space="preserve">Support UE-to-UE CLI handling scheme(s) (the detailed schemes are to be down-selected from those in TR38.858 by RAN1#117) </w:t>
            </w:r>
          </w:p>
          <w:p w14:paraId="3313D903" w14:textId="757C613E" w:rsidR="00995884" w:rsidRPr="000D401B" w:rsidRDefault="0043150E">
            <w:pPr>
              <w:pStyle w:val="ListParagraph"/>
              <w:numPr>
                <w:ilvl w:val="1"/>
                <w:numId w:val="17"/>
              </w:numPr>
              <w:tabs>
                <w:tab w:val="left" w:pos="-631"/>
                <w:tab w:val="left" w:pos="89"/>
              </w:tabs>
              <w:ind w:right="-96"/>
              <w:rPr>
                <w:rFonts w:eastAsia="Malgun Gothic"/>
                <w:lang w:val="en-GB" w:eastAsia="ko-KR"/>
              </w:rPr>
            </w:pPr>
            <w:r w:rsidRPr="000D401B">
              <w:rPr>
                <w:rFonts w:eastAsia="Malgun Gothic"/>
                <w:sz w:val="20"/>
                <w:szCs w:val="20"/>
                <w:lang w:val="en-GB" w:eastAsia="ko-KR"/>
              </w:rPr>
              <w:t>Note: Without dedicated optimization for dynamic/flexible TDD.</w:t>
            </w:r>
          </w:p>
        </w:tc>
      </w:tr>
    </w:tbl>
    <w:p w14:paraId="628C33FE" w14:textId="5FFE0A2A"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192D6C" w:rsidRPr="000D401B">
        <w:t>UE-to-UE and</w:t>
      </w:r>
      <w:r w:rsidR="00F111C2" w:rsidRPr="000D401B">
        <w:t xml:space="preserve"> </w:t>
      </w:r>
      <w:r w:rsidR="00192D6C" w:rsidRPr="000D401B">
        <w:rPr>
          <w:rFonts w:eastAsia="Malgun Gothic"/>
          <w:lang w:eastAsia="ko-KR"/>
        </w:rPr>
        <w:t xml:space="preserve">gNB-to-gNB CLI </w:t>
      </w:r>
      <w:r w:rsidR="00CC5846" w:rsidRPr="000D401B">
        <w:t xml:space="preserve">handline schemes to support efficient SBFD operation. </w:t>
      </w:r>
    </w:p>
    <w:bookmarkEnd w:id="2"/>
    <w:p w14:paraId="10445A01" w14:textId="13CC1BA3" w:rsidR="00885580" w:rsidRPr="000D401B" w:rsidRDefault="002B609D" w:rsidP="005D664D">
      <w:pPr>
        <w:pStyle w:val="Heading1"/>
        <w:ind w:left="431" w:hanging="431"/>
        <w:jc w:val="both"/>
      </w:pPr>
      <w:r w:rsidRPr="000D401B">
        <w:t>Discussion</w:t>
      </w:r>
    </w:p>
    <w:p w14:paraId="6446F5EE" w14:textId="26E3C785" w:rsidR="00000011" w:rsidRPr="000D401B" w:rsidRDefault="003A3831" w:rsidP="00930D65">
      <w:pPr>
        <w:pStyle w:val="Heading2"/>
        <w:jc w:val="both"/>
      </w:pPr>
      <w:r w:rsidRPr="000D401B">
        <w:t>UE-to-UE CLI Handling Schemes</w:t>
      </w:r>
      <w:r w:rsidR="00930D65" w:rsidRPr="000D401B">
        <w:t xml:space="preserve"> </w:t>
      </w:r>
    </w:p>
    <w:p w14:paraId="0B69F7E3" w14:textId="05899D4A" w:rsidR="007A279B" w:rsidRPr="000D401B" w:rsidRDefault="007A279B" w:rsidP="000D401B">
      <w:pPr>
        <w:jc w:val="both"/>
      </w:pPr>
      <w:r w:rsidRPr="000D401B">
        <w:t>In R16, two main approaches were specified for UE-to-UE CLI measurement and reporting in dynamic TDD. In this section, we outline some enhancements to enable efficient UE-to-UE CLI measurement</w:t>
      </w:r>
      <w:r w:rsidR="000D401B">
        <w:t>/</w:t>
      </w:r>
      <w:r w:rsidRPr="000D401B">
        <w:t>reporting in SBFD operation.</w:t>
      </w:r>
    </w:p>
    <w:p w14:paraId="5B2F3411" w14:textId="77777777" w:rsidR="00782ED0" w:rsidRPr="000D401B" w:rsidRDefault="00782ED0" w:rsidP="00782ED0">
      <w:pPr>
        <w:pStyle w:val="Heading3"/>
      </w:pPr>
      <w:r w:rsidRPr="000D401B">
        <w:t>Dedicated SRS Resources for CLI Measurement</w:t>
      </w:r>
    </w:p>
    <w:p w14:paraId="2F76006F" w14:textId="7DC5E378" w:rsidR="00631CE6" w:rsidRPr="000D401B" w:rsidRDefault="00782ED0" w:rsidP="000D401B">
      <w:pPr>
        <w:spacing w:after="120"/>
        <w:jc w:val="both"/>
      </w:pPr>
      <w:r w:rsidRPr="000D401B">
        <w:t>In the current specification, resources for SRS transmission are configured with gNB as the intended recipient. SRS transmission towards gNB has specific “</w:t>
      </w:r>
      <w:r w:rsidRPr="000D401B">
        <w:rPr>
          <w:i/>
          <w:iCs/>
        </w:rPr>
        <w:t>usage</w:t>
      </w:r>
      <w:r w:rsidRPr="000D401B">
        <w:t xml:space="preserve">” – </w:t>
      </w:r>
      <w:r w:rsidR="00631CE6" w:rsidRPr="000D401B">
        <w:t xml:space="preserve">which may be </w:t>
      </w:r>
      <w:r w:rsidRPr="000D401B">
        <w:t>set to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 “</w:t>
      </w:r>
      <w:r w:rsidRPr="000D401B">
        <w:rPr>
          <w:i/>
          <w:iCs/>
        </w:rPr>
        <w:t>nonCodebook</w:t>
      </w:r>
      <w:r w:rsidRPr="000D401B">
        <w:t xml:space="preserve">”. </w:t>
      </w:r>
      <w:r w:rsidR="00B40E48" w:rsidRPr="000D401B">
        <w:t>A UE can be configured to perform UE-to-UE CLI (SRS-RSRP) measurement based on SRS transmitted towards the gNB.</w:t>
      </w:r>
      <w:r w:rsidR="00631CE6" w:rsidRPr="000D401B">
        <w:t xml:space="preserve"> Using the current configuration, a UE is only able to perform SRS-RSRP measurements when other UEs are configured with SRS transmission towards the gNB. If, for any reason, there is infrequent SRS transmissions towards the gNB, the UE’s ability to measure and a provid</w:t>
      </w:r>
      <w:r w:rsidR="00414E08" w:rsidRPr="000D401B">
        <w:t>e</w:t>
      </w:r>
      <w:r w:rsidR="00631CE6" w:rsidRPr="000D401B">
        <w:t xml:space="preserve"> up</w:t>
      </w:r>
      <w:r w:rsidR="00414E08" w:rsidRPr="000D401B">
        <w:t xml:space="preserve"> </w:t>
      </w:r>
      <w:r w:rsidR="00631CE6" w:rsidRPr="000D401B">
        <w:t>to</w:t>
      </w:r>
      <w:r w:rsidR="00414E08" w:rsidRPr="000D401B">
        <w:t xml:space="preserve"> </w:t>
      </w:r>
      <w:r w:rsidR="00631CE6" w:rsidRPr="000D401B">
        <w:t>date CLI reporting will be severely impacted.</w:t>
      </w:r>
    </w:p>
    <w:p w14:paraId="4E32D5A2" w14:textId="2B59F56C" w:rsidR="00B40E48" w:rsidRPr="000D401B" w:rsidRDefault="00B40E48" w:rsidP="000D401B">
      <w:pPr>
        <w:spacing w:after="120"/>
        <w:jc w:val="both"/>
      </w:pPr>
      <w:r w:rsidRPr="000D401B">
        <w:t>Infrequent SRS transmission</w:t>
      </w:r>
      <w:r w:rsidR="00973E32" w:rsidRPr="000D401B">
        <w:t xml:space="preserve"> towards the gNB</w:t>
      </w:r>
      <w:r w:rsidRPr="000D401B">
        <w:t xml:space="preserve"> can happen if there is no specific need for any of the SRS usages mentioned above for an extended period of time.</w:t>
      </w:r>
      <w:r w:rsidR="00973E32" w:rsidRPr="000D401B">
        <w:t xml:space="preserve"> </w:t>
      </w:r>
      <w:r w:rsidRPr="000D401B">
        <w:t xml:space="preserve">For example, SRS </w:t>
      </w:r>
      <w:r w:rsidR="00973E32" w:rsidRPr="000D401B">
        <w:t>transmission for the purpose of</w:t>
      </w:r>
      <w:r w:rsidRPr="000D401B">
        <w:t xml:space="preserve"> “</w:t>
      </w:r>
      <w:r w:rsidRPr="000D401B">
        <w:rPr>
          <w:i/>
          <w:iCs/>
        </w:rPr>
        <w:t>beamManagement</w:t>
      </w:r>
      <w:r w:rsidRPr="000D401B">
        <w:t>” is less likely to be configured for UEs operating in FR1 since such UEs are unlikely to perform analogue beamforming.</w:t>
      </w:r>
    </w:p>
    <w:p w14:paraId="161C2519" w14:textId="45C912E3" w:rsidR="00B40E48" w:rsidRPr="000D401B" w:rsidRDefault="00414E08" w:rsidP="000D401B">
      <w:pPr>
        <w:spacing w:after="120"/>
        <w:jc w:val="both"/>
      </w:pPr>
      <w:r w:rsidRPr="000D401B">
        <w:t>Also, i</w:t>
      </w:r>
      <w:r w:rsidR="00B40E48" w:rsidRPr="000D401B">
        <w:t>n the case of “</w:t>
      </w:r>
      <w:r w:rsidR="00B40E48" w:rsidRPr="000D401B">
        <w:rPr>
          <w:i/>
          <w:iCs/>
        </w:rPr>
        <w:t>antennaSwitching</w:t>
      </w:r>
      <w:r w:rsidR="00B40E48" w:rsidRPr="000D401B">
        <w:t>”</w:t>
      </w:r>
      <w:r w:rsidR="00B40E48" w:rsidRPr="000D401B">
        <w:rPr>
          <w:i/>
          <w:iCs/>
        </w:rPr>
        <w:t xml:space="preserve">, </w:t>
      </w:r>
      <w:r w:rsidR="00B40E48" w:rsidRPr="000D401B">
        <w:t xml:space="preserve">SRS is transmitted mainly for the purpose of </w:t>
      </w:r>
      <w:r w:rsidR="00D04A65">
        <w:t xml:space="preserve">DL </w:t>
      </w:r>
      <w:r w:rsidR="00B40E48" w:rsidRPr="000D401B">
        <w:t xml:space="preserve">channel estimation – if channel reciprocity exists. If channel reciprocity does not hold and/or the UE has a single receive antenna, transmission of SRS for the purpose of antenna switching will not be required. </w:t>
      </w:r>
      <w:r w:rsidRPr="000D401B">
        <w:t>Moreover, f</w:t>
      </w:r>
      <w:r w:rsidR="00B40E48" w:rsidRPr="000D401B">
        <w:t>or SBFD operation</w:t>
      </w:r>
      <w:r w:rsidRPr="000D401B">
        <w:t>,</w:t>
      </w:r>
      <w:r w:rsidR="00B40E48" w:rsidRPr="000D401B">
        <w:t xml:space="preserve"> channel reciprocity may not hold between </w:t>
      </w:r>
      <w:r w:rsidR="00D04A65">
        <w:t>UL</w:t>
      </w:r>
      <w:r w:rsidR="00B40E48" w:rsidRPr="000D401B">
        <w:t xml:space="preserve"> and </w:t>
      </w:r>
      <w:r w:rsidR="00D04A65">
        <w:t>DL</w:t>
      </w:r>
      <w:r w:rsidR="00B40E48" w:rsidRPr="000D401B">
        <w:t xml:space="preserve"> subbands of SBFD symbols – since each subband occu</w:t>
      </w:r>
      <w:r w:rsidRPr="000D401B">
        <w:t>pies</w:t>
      </w:r>
      <w:r w:rsidR="00B40E48" w:rsidRPr="000D401B">
        <w:t xml:space="preserve"> a different frequency region of the SBFD symbol. Therefore, SRS transmission for the purpose of antenna “</w:t>
      </w:r>
      <w:r w:rsidR="00B40E48" w:rsidRPr="000D401B">
        <w:rPr>
          <w:i/>
          <w:iCs/>
        </w:rPr>
        <w:t>antennaSwitching</w:t>
      </w:r>
      <w:r w:rsidR="00B40E48" w:rsidRPr="000D401B">
        <w:t>”</w:t>
      </w:r>
      <w:r w:rsidR="00B40E48" w:rsidRPr="000D401B">
        <w:rPr>
          <w:i/>
          <w:iCs/>
        </w:rPr>
        <w:t xml:space="preserve">, </w:t>
      </w:r>
      <w:r w:rsidR="00B40E48" w:rsidRPr="000D401B">
        <w:t>may be unlikely in SBFD operation.</w:t>
      </w:r>
    </w:p>
    <w:p w14:paraId="54B3FA67" w14:textId="3259ED68" w:rsidR="00B40E48" w:rsidRPr="000D401B" w:rsidRDefault="00414E08" w:rsidP="000D401B">
      <w:pPr>
        <w:spacing w:after="120"/>
        <w:jc w:val="both"/>
      </w:pPr>
      <w:r w:rsidRPr="000D401B">
        <w:t>Furthermore, i</w:t>
      </w:r>
      <w:r w:rsidR="00B40E48" w:rsidRPr="000D401B">
        <w:t>n the case of “</w:t>
      </w:r>
      <w:r w:rsidR="00B40E48" w:rsidRPr="000D401B">
        <w:rPr>
          <w:i/>
          <w:iCs/>
        </w:rPr>
        <w:t>codebook</w:t>
      </w:r>
      <w:r w:rsidR="00B40E48" w:rsidRPr="000D401B">
        <w:t>” and “</w:t>
      </w:r>
      <w:r w:rsidR="00B40E48" w:rsidRPr="000D401B">
        <w:rPr>
          <w:i/>
          <w:iCs/>
        </w:rPr>
        <w:t>nonCodebook</w:t>
      </w:r>
      <w:r w:rsidR="00B40E48" w:rsidRPr="000D401B">
        <w:t xml:space="preserve">”, the higher layer parameter </w:t>
      </w:r>
      <w:proofErr w:type="spellStart"/>
      <w:r w:rsidR="00B40E48" w:rsidRPr="000D401B">
        <w:rPr>
          <w:i/>
          <w:iCs/>
        </w:rPr>
        <w:t>txConfig</w:t>
      </w:r>
      <w:proofErr w:type="spellEnd"/>
      <w:r w:rsidR="00B40E48" w:rsidRPr="000D401B">
        <w:rPr>
          <w:i/>
          <w:iCs/>
        </w:rPr>
        <w:t xml:space="preserve"> </w:t>
      </w:r>
      <w:r w:rsidR="00B40E48" w:rsidRPr="000D401B">
        <w:t xml:space="preserve">within </w:t>
      </w:r>
      <w:proofErr w:type="spellStart"/>
      <w:r w:rsidR="00B40E48" w:rsidRPr="000D401B">
        <w:rPr>
          <w:i/>
          <w:iCs/>
        </w:rPr>
        <w:t>pusch</w:t>
      </w:r>
      <w:proofErr w:type="spellEnd"/>
      <w:r w:rsidR="00B40E48" w:rsidRPr="000D401B">
        <w:rPr>
          <w:i/>
          <w:iCs/>
        </w:rPr>
        <w:t xml:space="preserve">-Config </w:t>
      </w:r>
      <w:r w:rsidR="00B40E48" w:rsidRPr="000D401B">
        <w:t xml:space="preserve">is used configure </w:t>
      </w:r>
      <w:r w:rsidRPr="000D401B">
        <w:t xml:space="preserve">the </w:t>
      </w:r>
      <w:r w:rsidR="00D04A65">
        <w:t>UL</w:t>
      </w:r>
      <w:r w:rsidR="00B40E48" w:rsidRPr="000D401B">
        <w:t xml:space="preserve"> transmission scheme</w:t>
      </w:r>
      <w:r w:rsidRPr="000D401B">
        <w:t xml:space="preserve"> to be used by the UE</w:t>
      </w:r>
      <w:r w:rsidR="00B40E48" w:rsidRPr="000D401B">
        <w:t>. If this parameter is not provided to the UE, the UE transmit</w:t>
      </w:r>
      <w:r w:rsidR="00F77335" w:rsidRPr="000D401B">
        <w:t>s</w:t>
      </w:r>
      <w:r w:rsidR="00B40E48" w:rsidRPr="000D401B">
        <w:t xml:space="preserve"> PUSCH on a single antenna port. Thus, the UE is not required to transmit SRS </w:t>
      </w:r>
      <w:r w:rsidR="000D401B" w:rsidRPr="000D401B">
        <w:t>to</w:t>
      </w:r>
      <w:r w:rsidR="00B40E48" w:rsidRPr="000D401B">
        <w:t xml:space="preserve"> determine a precoder for</w:t>
      </w:r>
      <w:r w:rsidR="00F77335" w:rsidRPr="000D401B">
        <w:t xml:space="preserve"> the</w:t>
      </w:r>
      <w:r w:rsidR="00B40E48" w:rsidRPr="000D401B">
        <w:t xml:space="preserve"> PUSCH transmission.</w:t>
      </w:r>
    </w:p>
    <w:p w14:paraId="6D5C7BF5" w14:textId="0D3EFABC" w:rsidR="007F0BF1" w:rsidRPr="000D401B" w:rsidRDefault="00782ED0" w:rsidP="000D401B">
      <w:pPr>
        <w:spacing w:after="120"/>
        <w:jc w:val="both"/>
      </w:pPr>
      <w:r w:rsidRPr="000D401B">
        <w:t>Based on the above discussions, it is possible to have scenario</w:t>
      </w:r>
      <w:r w:rsidR="00414E08" w:rsidRPr="000D401B">
        <w:t>s</w:t>
      </w:r>
      <w:r w:rsidRPr="000D401B">
        <w:t xml:space="preserve"> where SRS transmission toward the gNB is not frequent enough to allow up to date </w:t>
      </w:r>
      <w:r w:rsidR="007F0BF1" w:rsidRPr="000D401B">
        <w:t>SRS-RSRP</w:t>
      </w:r>
      <w:r w:rsidRPr="000D401B">
        <w:t xml:space="preserve"> measurement and reporting in SBFD operation. In our view, having dedicated SRS transmissions solely for the purpose of </w:t>
      </w:r>
      <w:r w:rsidR="00373E69" w:rsidRPr="000D401B">
        <w:t xml:space="preserve">UE-to-UE </w:t>
      </w:r>
      <w:r w:rsidRPr="000D401B">
        <w:t xml:space="preserve">CLI measurement can support fast, reliable, and more accurate SRS-RSRP measurement and reporting – which </w:t>
      </w:r>
      <w:r w:rsidR="00373E69" w:rsidRPr="000D401B">
        <w:t>can support</w:t>
      </w:r>
      <w:r w:rsidRPr="000D401B">
        <w:t xml:space="preserve"> more efficient</w:t>
      </w:r>
      <w:r w:rsidR="00373E69" w:rsidRPr="000D401B">
        <w:t xml:space="preserve"> UE-to-UE CLI handling in</w:t>
      </w:r>
      <w:r w:rsidRPr="000D401B">
        <w:t xml:space="preserve"> SBFD operation. </w:t>
      </w:r>
    </w:p>
    <w:p w14:paraId="1A914C3A" w14:textId="3528FFF6" w:rsidR="00B5268E" w:rsidRPr="000D401B" w:rsidRDefault="00E05D95" w:rsidP="000D401B">
      <w:pPr>
        <w:spacing w:after="120"/>
        <w:jc w:val="both"/>
      </w:pPr>
      <w:r w:rsidRPr="000D401B">
        <w:lastRenderedPageBreak/>
        <w:t>Dedicated SRS resources for CLI measurement</w:t>
      </w:r>
      <w:r w:rsidR="00782ED0" w:rsidRPr="000D401B">
        <w:t xml:space="preserve"> can be achieved by configuring </w:t>
      </w:r>
      <w:r w:rsidRPr="000D401B">
        <w:t xml:space="preserve">a new </w:t>
      </w:r>
      <w:r w:rsidR="00782ED0" w:rsidRPr="000D401B">
        <w:t xml:space="preserve">SRS Resource Set (e.g., </w:t>
      </w:r>
      <w:r w:rsidR="00782ED0" w:rsidRPr="000D401B">
        <w:rPr>
          <w:i/>
          <w:iCs/>
        </w:rPr>
        <w:t>SRS-CliResourceSet-r19</w:t>
      </w:r>
      <w:r w:rsidR="00782ED0" w:rsidRPr="000D401B">
        <w:t>), which provides SRS configuration to be used specifically for SRS transmissions intended for CLI measurement.</w:t>
      </w:r>
      <w:r w:rsidR="007F0BF1" w:rsidRPr="000D401B">
        <w:t xml:space="preserve"> Having a dedicated SRS resource set implies that the network could instruct UE to perform SRS-RSRP measurements, independent of SRS transmission towards the gNB</w:t>
      </w:r>
      <w:r w:rsidR="00B5268E" w:rsidRPr="000D401B">
        <w:t>. This makes it possible for the UE to monitor and report CLI impact even if there is infrequent SRS transmission by other UEs towards the gNB.</w:t>
      </w:r>
    </w:p>
    <w:p w14:paraId="445DCEEA" w14:textId="00F03E0A" w:rsidR="00782ED0" w:rsidRPr="000D401B" w:rsidRDefault="007F0BF1" w:rsidP="000D401B">
      <w:pPr>
        <w:spacing w:after="120"/>
        <w:jc w:val="both"/>
      </w:pPr>
      <w:r w:rsidRPr="000D401B">
        <w:t>Moreover, the specification impact of such an approach is minimal</w:t>
      </w:r>
      <w:r w:rsidR="00333955" w:rsidRPr="000D401B">
        <w:t xml:space="preserve"> since</w:t>
      </w:r>
      <w:r w:rsidRPr="000D401B">
        <w:t xml:space="preserve"> the existing SRS </w:t>
      </w:r>
      <w:r w:rsidR="00CA28DC" w:rsidRPr="000D401B">
        <w:t xml:space="preserve">resource </w:t>
      </w:r>
      <w:r w:rsidRPr="000D401B">
        <w:t>set configuration can be directly reused.</w:t>
      </w:r>
      <w:r w:rsidR="00333955" w:rsidRPr="000D401B">
        <w:t xml:space="preserve"> The network can provide the UE with multiple SRS resource sets – which may include new SRS resource sets specifically configured for UE-to-UE measurement. </w:t>
      </w:r>
      <w:r w:rsidRPr="000D401B">
        <w:t>The UE understand that whenever it is instructed to transmit SRS using the new SRS configuration, it will be sole for CLI measurement by other UEs.</w:t>
      </w:r>
      <w:r w:rsidR="00782ED0" w:rsidRPr="000D401B">
        <w:t xml:space="preserve"> </w:t>
      </w:r>
    </w:p>
    <w:p w14:paraId="06D38AB4" w14:textId="1163E9F8" w:rsidR="00C946CD" w:rsidRPr="000D401B" w:rsidRDefault="00C946CD">
      <w:pPr>
        <w:pStyle w:val="ListParagraph"/>
        <w:numPr>
          <w:ilvl w:val="0"/>
          <w:numId w:val="10"/>
        </w:numPr>
        <w:contextualSpacing w:val="0"/>
        <w:jc w:val="both"/>
        <w:rPr>
          <w:b/>
          <w:bCs/>
          <w:i/>
          <w:iCs/>
          <w:sz w:val="20"/>
          <w:szCs w:val="20"/>
          <w:lang w:val="en-GB"/>
        </w:rPr>
      </w:pPr>
      <w:bookmarkStart w:id="3" w:name="_Ref163040079"/>
      <w:r w:rsidRPr="000D401B">
        <w:rPr>
          <w:b/>
          <w:bCs/>
          <w:i/>
          <w:iCs/>
          <w:sz w:val="20"/>
          <w:szCs w:val="20"/>
          <w:lang w:val="en-GB"/>
        </w:rPr>
        <w:t>It is possible to have a scenario where SRS transmission toward the gNB is not frequent enough to allow up to date CLI measurement and reporting in SBFD operation</w:t>
      </w:r>
    </w:p>
    <w:p w14:paraId="4113899D" w14:textId="67F4D5D8" w:rsidR="008A4A6F" w:rsidRPr="000D401B" w:rsidRDefault="008A4A6F">
      <w:pPr>
        <w:pStyle w:val="ListParagraph"/>
        <w:numPr>
          <w:ilvl w:val="0"/>
          <w:numId w:val="10"/>
        </w:numPr>
        <w:contextualSpacing w:val="0"/>
        <w:jc w:val="both"/>
        <w:rPr>
          <w:b/>
          <w:bCs/>
          <w:i/>
          <w:iCs/>
          <w:sz w:val="20"/>
          <w:szCs w:val="20"/>
          <w:lang w:val="en-GB"/>
        </w:rPr>
      </w:pPr>
      <w:r w:rsidRPr="000D401B">
        <w:rPr>
          <w:b/>
          <w:bCs/>
          <w:i/>
          <w:iCs/>
          <w:sz w:val="20"/>
          <w:szCs w:val="20"/>
          <w:lang w:val="en-GB"/>
        </w:rPr>
        <w:t>Having dedicated SRS transmissions solely for the purpose of CLI measurement can support fast, reliable, and more accurate SRS-RSRP measurement and reporting.</w:t>
      </w:r>
    </w:p>
    <w:p w14:paraId="2E866030" w14:textId="7311AFC5" w:rsidR="00C563B6" w:rsidRPr="004C6D67" w:rsidRDefault="00C563B6">
      <w:pPr>
        <w:pStyle w:val="ListParagraph"/>
        <w:numPr>
          <w:ilvl w:val="0"/>
          <w:numId w:val="9"/>
        </w:numPr>
        <w:spacing w:after="60"/>
        <w:jc w:val="both"/>
        <w:rPr>
          <w:b/>
          <w:bCs/>
          <w:i/>
          <w:iCs/>
          <w:sz w:val="20"/>
          <w:szCs w:val="20"/>
          <w:lang w:val="en-GB"/>
        </w:rPr>
      </w:pPr>
      <w:bookmarkStart w:id="4" w:name="_Ref163040223"/>
      <w:bookmarkEnd w:id="3"/>
      <w:r w:rsidRPr="000D401B">
        <w:rPr>
          <w:rFonts w:cstheme="minorHAnsi"/>
          <w:b/>
          <w:bCs/>
          <w:i/>
          <w:iCs/>
          <w:sz w:val="20"/>
          <w:szCs w:val="20"/>
          <w:lang w:val="en-GB"/>
        </w:rPr>
        <w:t xml:space="preserve">Support configuration of </w:t>
      </w:r>
      <w:r w:rsidR="004C6D67">
        <w:rPr>
          <w:rFonts w:cstheme="minorHAnsi"/>
          <w:b/>
          <w:bCs/>
          <w:i/>
          <w:iCs/>
          <w:sz w:val="20"/>
          <w:szCs w:val="20"/>
          <w:lang w:val="en-GB"/>
        </w:rPr>
        <w:t>dedicated</w:t>
      </w:r>
      <w:r w:rsidR="004C6D67" w:rsidRPr="000D401B">
        <w:rPr>
          <w:b/>
          <w:bCs/>
          <w:i/>
          <w:iCs/>
          <w:sz w:val="20"/>
          <w:szCs w:val="20"/>
          <w:lang w:val="en-GB"/>
        </w:rPr>
        <w:t xml:space="preserve"> SRS Resource</w:t>
      </w:r>
      <w:r w:rsidR="004C6D67">
        <w:rPr>
          <w:b/>
          <w:bCs/>
          <w:i/>
          <w:iCs/>
          <w:sz w:val="20"/>
          <w:szCs w:val="20"/>
          <w:lang w:val="en-GB"/>
        </w:rPr>
        <w:t xml:space="preserve"> solely for the purpose of</w:t>
      </w:r>
      <w:r w:rsidR="004C6D67" w:rsidRPr="000D401B">
        <w:rPr>
          <w:b/>
          <w:bCs/>
          <w:i/>
          <w:iCs/>
          <w:sz w:val="20"/>
          <w:szCs w:val="20"/>
          <w:lang w:val="en-GB"/>
        </w:rPr>
        <w:t xml:space="preserve"> SRS transmission for</w:t>
      </w:r>
      <w:r w:rsidR="00CB410A">
        <w:rPr>
          <w:b/>
          <w:bCs/>
          <w:i/>
          <w:iCs/>
          <w:sz w:val="20"/>
          <w:szCs w:val="20"/>
          <w:lang w:val="en-GB"/>
        </w:rPr>
        <w:t xml:space="preserve"> </w:t>
      </w:r>
      <w:r w:rsidR="00CB410A" w:rsidRPr="000D401B">
        <w:rPr>
          <w:b/>
          <w:bCs/>
          <w:i/>
          <w:iCs/>
          <w:sz w:val="20"/>
          <w:szCs w:val="20"/>
          <w:lang w:val="en-GB"/>
        </w:rPr>
        <w:t>UE-to-UE</w:t>
      </w:r>
      <w:r w:rsidR="004C6D67" w:rsidRPr="000D401B">
        <w:rPr>
          <w:b/>
          <w:bCs/>
          <w:i/>
          <w:iCs/>
          <w:sz w:val="20"/>
          <w:szCs w:val="20"/>
          <w:lang w:val="en-GB"/>
        </w:rPr>
        <w:t xml:space="preserve"> CLI measurement</w:t>
      </w:r>
      <w:r w:rsidRPr="004C6D67">
        <w:rPr>
          <w:b/>
          <w:bCs/>
          <w:i/>
          <w:iCs/>
          <w:sz w:val="20"/>
          <w:szCs w:val="20"/>
          <w:lang w:val="en-GB"/>
        </w:rPr>
        <w:t>.</w:t>
      </w:r>
    </w:p>
    <w:bookmarkEnd w:id="4"/>
    <w:p w14:paraId="22857EAD" w14:textId="77777777" w:rsidR="005F6B20" w:rsidRPr="000D401B" w:rsidRDefault="005F6B20" w:rsidP="005F6B20">
      <w:pPr>
        <w:pStyle w:val="Heading3"/>
      </w:pPr>
      <w:r w:rsidRPr="000D401B">
        <w:t>Low Power SRS Transmission for CLI Measurement</w:t>
      </w:r>
    </w:p>
    <w:p w14:paraId="096D5204" w14:textId="77777777" w:rsidR="00A146F4" w:rsidRPr="000D401B" w:rsidRDefault="00A146F4" w:rsidP="000D401B">
      <w:pPr>
        <w:spacing w:after="120"/>
        <w:jc w:val="both"/>
        <w:textAlignment w:val="baseline"/>
      </w:pPr>
      <w:r w:rsidRPr="000D401B">
        <w:t xml:space="preserve">As mentioned in the previous subsection, existing SRS transmission is configured with the gNB as the intended recipient. Therefore, the SRS power control parameters, provided within an SRS Resource Set, are configured to ensure effective reception at the gNB (based on the path loss between UE and gNB). However, for SRS-RSRP measurements, the intended recipient is a victim UE, which is likely to be in closer proximity to the transmitting UE compared to the gNB. </w:t>
      </w:r>
    </w:p>
    <w:p w14:paraId="3FB3C241" w14:textId="2137D326" w:rsidR="00A146F4" w:rsidRPr="000D401B" w:rsidRDefault="00A146F4" w:rsidP="000D401B">
      <w:pPr>
        <w:spacing w:after="120"/>
        <w:jc w:val="both"/>
        <w:textAlignment w:val="baseline"/>
      </w:pPr>
      <w:r w:rsidRPr="000D401B">
        <w:t xml:space="preserve">For example, consider a typical SRS transmission in a cell, as shown in </w:t>
      </w:r>
      <w:r w:rsidRPr="000D401B">
        <w:fldChar w:fldCharType="begin"/>
      </w:r>
      <w:r w:rsidRPr="000D401B">
        <w:instrText xml:space="preserve"> REF _Ref163214252 \h </w:instrText>
      </w:r>
      <w:r w:rsidRPr="000D401B">
        <w:fldChar w:fldCharType="separate"/>
      </w:r>
      <w:r w:rsidR="00722BB2" w:rsidRPr="000D401B">
        <w:rPr>
          <w:bdr w:val="none" w:sz="0" w:space="0" w:color="auto" w:frame="1"/>
        </w:rPr>
        <w:t xml:space="preserve">Figure </w:t>
      </w:r>
      <w:r w:rsidR="00722BB2">
        <w:rPr>
          <w:noProof/>
        </w:rPr>
        <w:t>1</w:t>
      </w:r>
      <w:r w:rsidRPr="000D401B">
        <w:fldChar w:fldCharType="end"/>
      </w:r>
      <w:r w:rsidRPr="000D401B">
        <w:t xml:space="preserve">, where UE1 transmits SRS towards the </w:t>
      </w:r>
      <w:r w:rsidR="000C4356" w:rsidRPr="000D401B">
        <w:t>gNB</w:t>
      </w:r>
      <w:r w:rsidRPr="000D401B">
        <w:t xml:space="preserve">. Based on the current configuration, UE2 can be instructed to use the SRS transmission from UE1 for SRS-RSRP measurement. Since the gNB is </w:t>
      </w:r>
      <w:r w:rsidR="0074386D">
        <w:t>main recipient of</w:t>
      </w:r>
      <w:r w:rsidRPr="000D401B">
        <w:t xml:space="preserve"> the SRS transmission from UE1, UE1 determines the SRS transmit power based on the UE-to-gNB pathloss. However, when allowing SRS transmission that are intended solely for UE-to-UE CLI measurement (Proposal 1 above), the existing SRS power control will result in SRS transmit power that may be too high for transmission toward a nearby UE. </w:t>
      </w:r>
    </w:p>
    <w:p w14:paraId="35673A62" w14:textId="3F294CD3" w:rsidR="00A146F4" w:rsidRPr="000D401B" w:rsidRDefault="00F71561" w:rsidP="000D401B">
      <w:pPr>
        <w:spacing w:after="0"/>
        <w:jc w:val="center"/>
        <w:textAlignment w:val="baseline"/>
      </w:pPr>
      <w:r w:rsidRPr="000D401B">
        <w:rPr>
          <w:noProof/>
        </w:rPr>
        <w:drawing>
          <wp:inline distT="0" distB="0" distL="0" distR="0" wp14:anchorId="2E75110C" wp14:editId="587FC86C">
            <wp:extent cx="2262618" cy="2141338"/>
            <wp:effectExtent l="0" t="0" r="0" b="0"/>
            <wp:docPr id="9" name="Picture 8">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2288862" cy="2166175"/>
                    </a:xfrm>
                    <a:prstGeom prst="rect">
                      <a:avLst/>
                    </a:prstGeom>
                  </pic:spPr>
                </pic:pic>
              </a:graphicData>
            </a:graphic>
          </wp:inline>
        </w:drawing>
      </w:r>
    </w:p>
    <w:p w14:paraId="7A01CADB" w14:textId="0070865E" w:rsidR="00A146F4" w:rsidRPr="000D401B" w:rsidRDefault="00A146F4" w:rsidP="00A146F4">
      <w:pPr>
        <w:jc w:val="center"/>
        <w:textAlignment w:val="baseline"/>
      </w:pPr>
      <w:bookmarkStart w:id="5" w:name="_Ref163214252"/>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722BB2">
        <w:rPr>
          <w:noProof/>
        </w:rPr>
        <w:t>1</w:t>
      </w:r>
      <w:r w:rsidRPr="000D401B">
        <w:fldChar w:fldCharType="end"/>
      </w:r>
      <w:bookmarkEnd w:id="5"/>
      <w:r w:rsidRPr="000D401B">
        <w:rPr>
          <w:bdr w:val="none" w:sz="0" w:space="0" w:color="auto" w:frame="1"/>
        </w:rPr>
        <w:t>: Illustration of SRS Transmission in a cell</w:t>
      </w:r>
    </w:p>
    <w:p w14:paraId="4AE098B4" w14:textId="77777777" w:rsidR="00A146F4" w:rsidRPr="000D401B" w:rsidRDefault="00A146F4" w:rsidP="00A146F4">
      <w:pPr>
        <w:jc w:val="both"/>
        <w:textAlignment w:val="baseline"/>
      </w:pPr>
      <w:r w:rsidRPr="000D401B">
        <w:t xml:space="preserve">Table 1 shows a comparison of transmit power consumption for the legacy case (which uses UE-to-gNB pathloss to determine SRS transmit power) versus the proposed enhancement (which uses UE-to-UE pathloss to determine SRS transmit power). The results presented in Table 1 represents the SRS transmit power based on the existing SRS power control loop with the following are assumptions: pathloss compensation factor </w:t>
      </w:r>
      <m:oMath>
        <m:r>
          <w:rPr>
            <w:rFonts w:ascii="Cambria Math" w:hAnsi="Cambria Math"/>
          </w:rPr>
          <m:t>α=0.8</m:t>
        </m:r>
      </m:oMath>
      <w:r w:rsidRPr="000D401B">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=-60</m:t>
        </m:r>
      </m:oMath>
      <w:r w:rsidRPr="000D401B">
        <w:t xml:space="preserve">dBm, Min UE-to-UE distance = 5m, Max UE-to-UE distance = 20m, Min UE-to-gNB distance = 10m, Max UE-to-gNB distance = 100m. </w:t>
      </w:r>
    </w:p>
    <w:p w14:paraId="108EC4E2" w14:textId="77777777" w:rsidR="00A146F4" w:rsidRPr="000D401B" w:rsidRDefault="00A146F4" w:rsidP="007A4F92">
      <w:pPr>
        <w:spacing w:after="0"/>
        <w:jc w:val="center"/>
        <w:textAlignment w:val="baseline"/>
      </w:pPr>
      <w:r w:rsidRPr="000D401B">
        <w:t>Table 1: SRS Transmit Power Consumption using UE-to-gNB pathloss vs using UE-to-UE pathloss</w:t>
      </w:r>
    </w:p>
    <w:tbl>
      <w:tblPr>
        <w:tblStyle w:val="TableGrid"/>
        <w:tblW w:w="0" w:type="auto"/>
        <w:jc w:val="center"/>
        <w:tblLook w:val="04A0" w:firstRow="1" w:lastRow="0" w:firstColumn="1" w:lastColumn="0" w:noHBand="0" w:noVBand="1"/>
      </w:tblPr>
      <w:tblGrid>
        <w:gridCol w:w="1361"/>
        <w:gridCol w:w="1871"/>
        <w:gridCol w:w="2098"/>
        <w:gridCol w:w="1871"/>
      </w:tblGrid>
      <w:tr w:rsidR="000D401B" w:rsidRPr="000D401B" w14:paraId="6DBF4E66" w14:textId="77777777" w:rsidTr="000D401B">
        <w:trPr>
          <w:trHeight w:val="334"/>
          <w:jc w:val="center"/>
        </w:trPr>
        <w:tc>
          <w:tcPr>
            <w:tcW w:w="1361" w:type="dxa"/>
          </w:tcPr>
          <w:p w14:paraId="5023DE87" w14:textId="77777777" w:rsidR="00A146F4" w:rsidRPr="000D401B" w:rsidRDefault="00A146F4" w:rsidP="000D401B">
            <w:pPr>
              <w:spacing w:after="0"/>
              <w:jc w:val="both"/>
              <w:textAlignment w:val="baseline"/>
            </w:pPr>
          </w:p>
        </w:tc>
        <w:tc>
          <w:tcPr>
            <w:tcW w:w="1871" w:type="dxa"/>
          </w:tcPr>
          <w:p w14:paraId="0B1CC560" w14:textId="77777777" w:rsidR="00A146F4" w:rsidRPr="000D401B" w:rsidRDefault="00A146F4" w:rsidP="000D401B">
            <w:pPr>
              <w:spacing w:after="0"/>
              <w:jc w:val="center"/>
              <w:textAlignment w:val="baseline"/>
            </w:pPr>
            <w:r w:rsidRPr="000D401B">
              <w:t>Tx Power for Legacy Case (dBm)</w:t>
            </w:r>
          </w:p>
        </w:tc>
        <w:tc>
          <w:tcPr>
            <w:tcW w:w="2098" w:type="dxa"/>
          </w:tcPr>
          <w:p w14:paraId="69CCAFAA" w14:textId="77777777" w:rsidR="00A146F4" w:rsidRPr="000D401B" w:rsidRDefault="00A146F4" w:rsidP="000D401B">
            <w:pPr>
              <w:spacing w:after="0"/>
              <w:jc w:val="center"/>
              <w:textAlignment w:val="baseline"/>
            </w:pPr>
            <w:r w:rsidRPr="000D401B">
              <w:t>Tx Power for Proposed Enhancement (dBm)</w:t>
            </w:r>
          </w:p>
        </w:tc>
        <w:tc>
          <w:tcPr>
            <w:tcW w:w="1871" w:type="dxa"/>
          </w:tcPr>
          <w:p w14:paraId="6C7C0B02" w14:textId="77777777" w:rsidR="00A146F4" w:rsidRPr="000D401B" w:rsidRDefault="00A146F4" w:rsidP="000D401B">
            <w:pPr>
              <w:spacing w:after="0"/>
              <w:jc w:val="center"/>
              <w:textAlignment w:val="baseline"/>
            </w:pPr>
            <w:r w:rsidRPr="000D401B">
              <w:t>% Power Reduction</w:t>
            </w:r>
          </w:p>
        </w:tc>
      </w:tr>
      <w:tr w:rsidR="000D401B" w:rsidRPr="000D401B" w14:paraId="5576F874" w14:textId="77777777" w:rsidTr="000D401B">
        <w:trPr>
          <w:jc w:val="center"/>
        </w:trPr>
        <w:tc>
          <w:tcPr>
            <w:tcW w:w="1361" w:type="dxa"/>
          </w:tcPr>
          <w:p w14:paraId="5F2F96DD" w14:textId="77777777" w:rsidR="00A146F4" w:rsidRPr="000D401B" w:rsidRDefault="00A146F4" w:rsidP="000D401B">
            <w:pPr>
              <w:spacing w:after="0"/>
              <w:jc w:val="both"/>
              <w:textAlignment w:val="baseline"/>
            </w:pPr>
            <w:r w:rsidRPr="000D401B">
              <w:t>Min Distance</w:t>
            </w:r>
          </w:p>
        </w:tc>
        <w:tc>
          <w:tcPr>
            <w:tcW w:w="1871" w:type="dxa"/>
          </w:tcPr>
          <w:p w14:paraId="3FBB8735" w14:textId="77777777" w:rsidR="00A146F4" w:rsidRPr="000D401B" w:rsidRDefault="00A146F4" w:rsidP="000D401B">
            <w:pPr>
              <w:spacing w:after="0"/>
              <w:jc w:val="center"/>
              <w:textAlignment w:val="baseline"/>
            </w:pPr>
            <w:r w:rsidRPr="000D401B">
              <w:t>-0.37</w:t>
            </w:r>
          </w:p>
        </w:tc>
        <w:tc>
          <w:tcPr>
            <w:tcW w:w="2098" w:type="dxa"/>
          </w:tcPr>
          <w:p w14:paraId="183EDDD0" w14:textId="77777777" w:rsidR="00A146F4" w:rsidRPr="000D401B" w:rsidRDefault="00A146F4" w:rsidP="000D401B">
            <w:pPr>
              <w:spacing w:after="0"/>
              <w:jc w:val="center"/>
              <w:textAlignment w:val="baseline"/>
            </w:pPr>
            <w:r w:rsidRPr="000D401B">
              <w:t>-4.7</w:t>
            </w:r>
          </w:p>
        </w:tc>
        <w:tc>
          <w:tcPr>
            <w:tcW w:w="1871" w:type="dxa"/>
          </w:tcPr>
          <w:p w14:paraId="3ED03B12" w14:textId="77777777" w:rsidR="00A146F4" w:rsidRPr="000D401B" w:rsidRDefault="00A146F4" w:rsidP="000D401B">
            <w:pPr>
              <w:spacing w:after="0"/>
              <w:jc w:val="center"/>
              <w:textAlignment w:val="baseline"/>
            </w:pPr>
            <w:r w:rsidRPr="000D401B">
              <w:t>62%</w:t>
            </w:r>
          </w:p>
        </w:tc>
      </w:tr>
      <w:tr w:rsidR="000D401B" w:rsidRPr="000D401B" w14:paraId="527A9853" w14:textId="77777777" w:rsidTr="000D401B">
        <w:trPr>
          <w:trHeight w:val="53"/>
          <w:jc w:val="center"/>
        </w:trPr>
        <w:tc>
          <w:tcPr>
            <w:tcW w:w="1361" w:type="dxa"/>
          </w:tcPr>
          <w:p w14:paraId="50266EF4" w14:textId="77777777" w:rsidR="00A146F4" w:rsidRPr="000D401B" w:rsidRDefault="00A146F4" w:rsidP="000D401B">
            <w:pPr>
              <w:spacing w:after="0"/>
              <w:jc w:val="both"/>
              <w:textAlignment w:val="baseline"/>
            </w:pPr>
            <w:r w:rsidRPr="000D401B">
              <w:t xml:space="preserve">Max Distance </w:t>
            </w:r>
          </w:p>
        </w:tc>
        <w:tc>
          <w:tcPr>
            <w:tcW w:w="1871" w:type="dxa"/>
          </w:tcPr>
          <w:p w14:paraId="6D7B674C" w14:textId="77777777" w:rsidR="00A146F4" w:rsidRPr="000D401B" w:rsidRDefault="00A146F4" w:rsidP="000D401B">
            <w:pPr>
              <w:spacing w:after="0"/>
              <w:jc w:val="center"/>
              <w:textAlignment w:val="baseline"/>
            </w:pPr>
            <w:r w:rsidRPr="000D401B">
              <w:t>17.23</w:t>
            </w:r>
          </w:p>
        </w:tc>
        <w:tc>
          <w:tcPr>
            <w:tcW w:w="2098" w:type="dxa"/>
          </w:tcPr>
          <w:p w14:paraId="3236B497" w14:textId="77777777" w:rsidR="00A146F4" w:rsidRPr="000D401B" w:rsidRDefault="00A146F4" w:rsidP="000D401B">
            <w:pPr>
              <w:spacing w:after="0"/>
              <w:jc w:val="center"/>
              <w:textAlignment w:val="baseline"/>
            </w:pPr>
            <w:r w:rsidRPr="000D401B">
              <w:t>3.5</w:t>
            </w:r>
          </w:p>
        </w:tc>
        <w:tc>
          <w:tcPr>
            <w:tcW w:w="1871" w:type="dxa"/>
          </w:tcPr>
          <w:p w14:paraId="77BAC092" w14:textId="77777777" w:rsidR="00A146F4" w:rsidRPr="000D401B" w:rsidRDefault="00A146F4" w:rsidP="000D401B">
            <w:pPr>
              <w:spacing w:after="0"/>
              <w:jc w:val="center"/>
              <w:textAlignment w:val="baseline"/>
            </w:pPr>
            <w:r w:rsidRPr="000D401B">
              <w:t>95.8%</w:t>
            </w:r>
          </w:p>
        </w:tc>
      </w:tr>
    </w:tbl>
    <w:p w14:paraId="4C79B737" w14:textId="5049EE8C" w:rsidR="00A146F4" w:rsidRPr="000D401B" w:rsidRDefault="00A146F4" w:rsidP="007A4F92">
      <w:pPr>
        <w:spacing w:after="120"/>
        <w:jc w:val="both"/>
        <w:textAlignment w:val="baseline"/>
      </w:pPr>
      <w:r w:rsidRPr="000D401B">
        <w:t xml:space="preserve">The results show that, if dedicated SRS resource for UE-to-UE CLI measurements is configured, a cell-edge UE (with UE-to-gNB distance = 100m) will spend significantly more power (~96% more power in this case) when using legacy SRS power control, compared to using an enhanced SRS power control which uses UE-to-UE pathloss to determine </w:t>
      </w:r>
      <w:r w:rsidRPr="000D401B">
        <w:lastRenderedPageBreak/>
        <w:t xml:space="preserve">SRS transmit power. In addition to the potential savings in transmit power consumption, allowing a low transmit power for SRS transmission intended for </w:t>
      </w:r>
      <w:r w:rsidR="00D02EF1" w:rsidRPr="000D401B">
        <w:t xml:space="preserve">UE-to-UE </w:t>
      </w:r>
      <w:r w:rsidRPr="000D401B">
        <w:t xml:space="preserve">CLI measurement can also reduce inter-cell interference to neighbouring gNBs.  </w:t>
      </w:r>
    </w:p>
    <w:p w14:paraId="74768840" w14:textId="6AE1BEBF" w:rsidR="00A146F4" w:rsidRPr="000D401B" w:rsidRDefault="00A146F4" w:rsidP="007A4F92">
      <w:pPr>
        <w:spacing w:after="120"/>
        <w:jc w:val="both"/>
      </w:pPr>
      <w:r w:rsidRPr="000D401B">
        <w:t>One way to achieve low transmit power configuration for SRS is to modify the existing SRS power control loop to exclude the closed loop power control and UE-to-</w:t>
      </w:r>
      <w:r w:rsidR="00D02EF1" w:rsidRPr="000D401B">
        <w:t>gNB</w:t>
      </w:r>
      <w:r w:rsidRPr="000D401B">
        <w:t xml:space="preserve"> pathloss components. An additional approach is to introduce a new power reduction parameter to reduce the maximum UE transmit (Pcmax) – similar to the existing configuration where a power reduction factor is applied to reduce Pcmax when SRS “</w:t>
      </w:r>
      <w:r w:rsidRPr="000D401B">
        <w:rPr>
          <w:i/>
          <w:iCs/>
        </w:rPr>
        <w:t>usage</w:t>
      </w:r>
      <w:r w:rsidRPr="000D401B">
        <w:t>” is configured as “</w:t>
      </w:r>
      <w:r w:rsidRPr="000D401B">
        <w:rPr>
          <w:i/>
          <w:iCs/>
        </w:rPr>
        <w:t>antennaSwitching</w:t>
      </w:r>
      <w:r w:rsidRPr="000D401B">
        <w:t xml:space="preserve">”. </w:t>
      </w:r>
    </w:p>
    <w:p w14:paraId="02560633" w14:textId="70EB4DBC" w:rsidR="00A146F4" w:rsidRPr="000D401B" w:rsidRDefault="00A146F4" w:rsidP="007A4F92">
      <w:pPr>
        <w:spacing w:after="120"/>
        <w:jc w:val="both"/>
        <w:rPr>
          <w:bdr w:val="none" w:sz="0" w:space="0" w:color="auto" w:frame="1"/>
        </w:rPr>
      </w:pPr>
      <w:r w:rsidRPr="000D401B">
        <w:rPr>
          <w:bdr w:val="none" w:sz="0" w:space="0" w:color="auto" w:frame="1"/>
        </w:rPr>
        <w:t xml:space="preserve">When using low power SRS transmission for UE-to-UE CLI measurement, one possibility is that a UE may experience a lower UE-to-UE CLI compared to potential UE-to-UE CLI from other </w:t>
      </w:r>
      <w:r w:rsidR="005800FB">
        <w:rPr>
          <w:bdr w:val="none" w:sz="0" w:space="0" w:color="auto" w:frame="1"/>
        </w:rPr>
        <w:t>UL</w:t>
      </w:r>
      <w:r w:rsidRPr="000D401B">
        <w:rPr>
          <w:bdr w:val="none" w:sz="0" w:space="0" w:color="auto" w:frame="1"/>
        </w:rPr>
        <w:t xml:space="preserve"> transmissions (e.g., PUSCH, PUCCH and PRACH) which are likely to use a higher transmit power. To address this issue, the UE can be instructed to adjust the measured UE-to-UE CLI from a low power SRS transmission to ensure that it reflects the expected UE-to-UE CLI from </w:t>
      </w:r>
      <w:r w:rsidR="005800FB">
        <w:rPr>
          <w:bdr w:val="none" w:sz="0" w:space="0" w:color="auto" w:frame="1"/>
        </w:rPr>
        <w:t>UL</w:t>
      </w:r>
      <w:r w:rsidRPr="000D401B">
        <w:rPr>
          <w:bdr w:val="none" w:sz="0" w:space="0" w:color="auto" w:frame="1"/>
        </w:rPr>
        <w:t xml:space="preserve"> transmissions with higher transmit power.</w:t>
      </w:r>
    </w:p>
    <w:p w14:paraId="39388B40" w14:textId="77777777" w:rsidR="00A146F4" w:rsidRPr="000D401B" w:rsidRDefault="00A146F4" w:rsidP="007A4F92">
      <w:pPr>
        <w:spacing w:after="120"/>
        <w:jc w:val="both"/>
        <w:rPr>
          <w:bdr w:val="none" w:sz="0" w:space="0" w:color="auto" w:frame="1"/>
        </w:rPr>
      </w:pPr>
      <w:r w:rsidRPr="000D401B">
        <w:rPr>
          <w:bdr w:val="none" w:sz="0" w:space="0" w:color="auto" w:frame="1"/>
        </w:rPr>
        <w:t xml:space="preserve">This can be achieved by providing the UE with a scaling factor that can be multiplied with the UE-to-UE CLI measured from a low power SRS transmission. In the case of event triggered CLI reporting, as an example, the UE triggers a report only if the scaled version of UE-to-UE CLI is above the defined threshold for triggering a report. Another approach is to configure the UE with a lower triggering threshold for event triggered reporting – such that UE will report UE-to-UE CLI at a much lower threshold level when the UE-to-UE CLI is measured from a low power SRS transmission. </w:t>
      </w:r>
    </w:p>
    <w:p w14:paraId="6083D00E" w14:textId="4E1D5463" w:rsidR="00284C7F" w:rsidRPr="000D401B" w:rsidRDefault="00284C7F">
      <w:pPr>
        <w:pStyle w:val="ListParagraph"/>
        <w:numPr>
          <w:ilvl w:val="0"/>
          <w:numId w:val="10"/>
        </w:numPr>
        <w:spacing w:after="60"/>
        <w:jc w:val="both"/>
        <w:rPr>
          <w:b/>
          <w:bCs/>
          <w:i/>
          <w:iCs/>
          <w:sz w:val="20"/>
          <w:szCs w:val="20"/>
          <w:bdr w:val="none" w:sz="0" w:space="0" w:color="auto" w:frame="1"/>
          <w:lang w:val="en-GB"/>
        </w:rPr>
      </w:pPr>
      <w:bookmarkStart w:id="6" w:name="_Ref159066493"/>
      <w:bookmarkStart w:id="7" w:name="_Ref163040133"/>
      <w:r w:rsidRPr="000D401B">
        <w:rPr>
          <w:b/>
          <w:bCs/>
          <w:i/>
          <w:iCs/>
          <w:sz w:val="20"/>
          <w:szCs w:val="20"/>
          <w:lang w:val="en-GB"/>
        </w:rPr>
        <w:t>With dedicated SRS resources for UE-to-UE CLI measurement, reusing the existing SRS power control loop can result in a higher transmit power consumption.</w:t>
      </w:r>
    </w:p>
    <w:p w14:paraId="25DAFDF5" w14:textId="1AB7E6EC" w:rsidR="00415EF0" w:rsidRPr="000D401B" w:rsidRDefault="00284C7F">
      <w:pPr>
        <w:pStyle w:val="ListParagraph"/>
        <w:numPr>
          <w:ilvl w:val="0"/>
          <w:numId w:val="10"/>
        </w:numPr>
        <w:spacing w:after="60"/>
        <w:jc w:val="both"/>
        <w:rPr>
          <w:b/>
          <w:bCs/>
          <w:i/>
          <w:iCs/>
          <w:sz w:val="20"/>
          <w:szCs w:val="20"/>
          <w:bdr w:val="none" w:sz="0" w:space="0" w:color="auto" w:frame="1"/>
          <w:lang w:val="en-GB"/>
        </w:rPr>
      </w:pPr>
      <w:r w:rsidRPr="000D401B">
        <w:rPr>
          <w:b/>
          <w:bCs/>
          <w:i/>
          <w:iCs/>
          <w:sz w:val="20"/>
          <w:szCs w:val="20"/>
          <w:lang w:val="en-GB"/>
        </w:rPr>
        <w:t>Allowing low power SRS transmissions intended for CLI measurement can reduce power consumption as well as inter-cell interference.</w:t>
      </w:r>
    </w:p>
    <w:p w14:paraId="7948E212" w14:textId="1E31A590" w:rsidR="00843FA3" w:rsidRPr="000D401B" w:rsidRDefault="00843FA3">
      <w:pPr>
        <w:pStyle w:val="ListParagraph"/>
        <w:numPr>
          <w:ilvl w:val="0"/>
          <w:numId w:val="12"/>
        </w:numPr>
        <w:spacing w:after="60"/>
        <w:jc w:val="both"/>
        <w:rPr>
          <w:b/>
          <w:bCs/>
          <w:i/>
          <w:iCs/>
          <w:sz w:val="20"/>
          <w:szCs w:val="20"/>
          <w:lang w:val="en-GB"/>
        </w:rPr>
      </w:pPr>
      <w:bookmarkStart w:id="8" w:name="_Ref159066390"/>
      <w:bookmarkEnd w:id="6"/>
      <w:bookmarkEnd w:id="7"/>
      <w:r w:rsidRPr="000D401B">
        <w:rPr>
          <w:rFonts w:cstheme="minorHAnsi"/>
          <w:b/>
          <w:bCs/>
          <w:i/>
          <w:iCs/>
          <w:sz w:val="20"/>
          <w:szCs w:val="20"/>
          <w:lang w:val="en-GB"/>
        </w:rPr>
        <w:t xml:space="preserve">Support </w:t>
      </w:r>
      <w:r w:rsidRPr="000D401B">
        <w:rPr>
          <w:b/>
          <w:bCs/>
          <w:i/>
          <w:iCs/>
          <w:sz w:val="20"/>
          <w:szCs w:val="20"/>
          <w:lang w:val="en-GB"/>
        </w:rPr>
        <w:t>low power SRS transmission for inter-UE CLI measurement when using dedicated SRS resources for UE-to-UE CLI measurement.</w:t>
      </w:r>
    </w:p>
    <w:p w14:paraId="1EC6647E" w14:textId="612288D9" w:rsidR="00843FA3" w:rsidRPr="000D401B" w:rsidRDefault="00BC6088">
      <w:pPr>
        <w:pStyle w:val="ListParagraph"/>
        <w:numPr>
          <w:ilvl w:val="0"/>
          <w:numId w:val="12"/>
        </w:numPr>
        <w:spacing w:after="60"/>
        <w:jc w:val="both"/>
        <w:rPr>
          <w:b/>
          <w:bCs/>
          <w:i/>
          <w:iCs/>
          <w:sz w:val="20"/>
          <w:szCs w:val="20"/>
          <w:lang w:val="en-GB"/>
        </w:rPr>
      </w:pPr>
      <w:r w:rsidRPr="000D401B">
        <w:rPr>
          <w:rFonts w:cstheme="minorHAnsi"/>
          <w:b/>
          <w:bCs/>
          <w:i/>
          <w:iCs/>
          <w:sz w:val="20"/>
          <w:szCs w:val="20"/>
          <w:lang w:val="en-GB"/>
        </w:rPr>
        <w:t>For low power SRS transmission, allow the UE to adjust the measured UE-to-UE CLI value for efficient CLI reporting</w:t>
      </w:r>
      <w:r w:rsidRPr="000D401B">
        <w:rPr>
          <w:b/>
          <w:bCs/>
          <w:i/>
          <w:iCs/>
          <w:sz w:val="20"/>
          <w:szCs w:val="20"/>
          <w:lang w:val="en-GB"/>
        </w:rPr>
        <w:t>.</w:t>
      </w:r>
    </w:p>
    <w:bookmarkEnd w:id="8"/>
    <w:p w14:paraId="34A138DC" w14:textId="77777777" w:rsidR="007F14F9" w:rsidRPr="000D401B" w:rsidRDefault="007F14F9" w:rsidP="007F14F9">
      <w:pPr>
        <w:pStyle w:val="Heading3"/>
      </w:pPr>
      <w:r w:rsidRPr="000D401B">
        <w:t>Finer CLI Measurement on Uplink Subband</w:t>
      </w:r>
    </w:p>
    <w:p w14:paraId="280F300F" w14:textId="6BB8DCF1" w:rsidR="007F14F9" w:rsidRPr="000D401B" w:rsidRDefault="007F14F9" w:rsidP="007A4F92">
      <w:pPr>
        <w:spacing w:after="120"/>
        <w:jc w:val="both"/>
      </w:pPr>
      <w:r w:rsidRPr="000D401B">
        <w:t xml:space="preserve">In the current specification, </w:t>
      </w:r>
      <w:r w:rsidR="000C6EE5">
        <w:t>DL</w:t>
      </w:r>
      <w:r w:rsidRPr="000D401B">
        <w:t xml:space="preserve"> resources can be configured for a UE to perform CLI-RSSI measurements. In this case the</w:t>
      </w:r>
      <w:r w:rsidR="009F66BF" w:rsidRPr="000D401B">
        <w:t xml:space="preserve"> CLI-RSSI measured </w:t>
      </w:r>
      <w:r w:rsidRPr="000D401B">
        <w:t xml:space="preserve">may be originating from any transmitting node within the proximity of the measuring UE. </w:t>
      </w:r>
      <w:r w:rsidR="00FA3213" w:rsidRPr="000D401B">
        <w:t>Therefore</w:t>
      </w:r>
      <w:r w:rsidRPr="000D401B">
        <w:t>, there is no knowledge of which UEs are the high aggressors for any CLI-RSSI measurement</w:t>
      </w:r>
      <w:r w:rsidR="00FA3213" w:rsidRPr="000D401B">
        <w:t>. This means that the network is not capable of identifying individual aggressor UEs from a reported CLI-RSSI measurement.</w:t>
      </w:r>
      <w:r w:rsidRPr="000D401B">
        <w:t xml:space="preserve"> </w:t>
      </w:r>
      <w:r w:rsidR="00FA3213" w:rsidRPr="000D401B">
        <w:t>As a result</w:t>
      </w:r>
      <w:r w:rsidRPr="000D401B">
        <w:t xml:space="preserve">, the network cannot employ </w:t>
      </w:r>
      <w:r w:rsidR="00FA3213" w:rsidRPr="000D401B">
        <w:t xml:space="preserve">UE-to-UE </w:t>
      </w:r>
      <w:r w:rsidRPr="000D401B">
        <w:t xml:space="preserve">CLI </w:t>
      </w:r>
      <w:r w:rsidR="00FA3213" w:rsidRPr="000D401B">
        <w:t>handling</w:t>
      </w:r>
      <w:r w:rsidRPr="000D401B">
        <w:t xml:space="preserve"> schemes to address interference from specific aggressor UEs based on</w:t>
      </w:r>
      <w:r w:rsidR="00FA3213" w:rsidRPr="000D401B">
        <w:t xml:space="preserve"> the reported</w:t>
      </w:r>
      <w:r w:rsidRPr="000D401B">
        <w:t xml:space="preserve"> CLI-RSSI measurement re</w:t>
      </w:r>
      <w:r w:rsidR="00FA3213" w:rsidRPr="000D401B">
        <w:t>sults</w:t>
      </w:r>
      <w:r w:rsidRPr="000D401B">
        <w:t xml:space="preserve">. </w:t>
      </w:r>
    </w:p>
    <w:p w14:paraId="20959F0D" w14:textId="71042840" w:rsidR="00925AF9" w:rsidRPr="000D401B" w:rsidRDefault="007F14F9" w:rsidP="007A4F92">
      <w:pPr>
        <w:spacing w:after="120"/>
        <w:jc w:val="both"/>
      </w:pPr>
      <w:r w:rsidRPr="000D401B">
        <w:t xml:space="preserve">In SBFD operation, </w:t>
      </w:r>
      <w:r w:rsidR="00925AF9" w:rsidRPr="000D401B">
        <w:t xml:space="preserve">the frequency domain resources of legacy </w:t>
      </w:r>
      <w:r w:rsidR="000C6EE5">
        <w:t>DL</w:t>
      </w:r>
      <w:r w:rsidR="00925AF9" w:rsidRPr="000D401B">
        <w:t xml:space="preserve"> slot can be partitioned into </w:t>
      </w:r>
      <w:r w:rsidR="000C6EE5">
        <w:t>UL</w:t>
      </w:r>
      <w:r w:rsidR="00925AF9" w:rsidRPr="000D401B">
        <w:t xml:space="preserve"> subband, </w:t>
      </w:r>
      <w:r w:rsidR="000C6EE5">
        <w:t xml:space="preserve">DL </w:t>
      </w:r>
      <w:r w:rsidR="00925AF9" w:rsidRPr="000D401B">
        <w:t xml:space="preserve">subbands and guardband (if configured). Using the existing configuration for SBFD operation, resources for CLI-RSSI measurement is expected to be configured in the </w:t>
      </w:r>
      <w:r w:rsidR="000C6EE5">
        <w:t>DL</w:t>
      </w:r>
      <w:r w:rsidR="00925AF9" w:rsidRPr="000D401B">
        <w:t xml:space="preserve"> subband(s) of the partitioned slot. Also, the network will still be unable to identify specific aggressor UEs CLI-RSSI measurements.</w:t>
      </w:r>
    </w:p>
    <w:p w14:paraId="22290CCC" w14:textId="30A52B72" w:rsidR="007F14F9" w:rsidRPr="000D401B" w:rsidRDefault="00925AF9" w:rsidP="007A4F92">
      <w:pPr>
        <w:spacing w:after="120"/>
        <w:jc w:val="both"/>
      </w:pPr>
      <w:r w:rsidRPr="000D401B">
        <w:t xml:space="preserve">To address issue, resources for CLI-RSSI measurements can be configured on the </w:t>
      </w:r>
      <w:r w:rsidR="000C6EE5">
        <w:t>UL</w:t>
      </w:r>
      <w:r w:rsidRPr="000D401B">
        <w:t xml:space="preserve"> subband of the partitioned slot. Since the UE is half duplex, resources on the </w:t>
      </w:r>
      <w:r w:rsidR="000C6EE5">
        <w:t>UL</w:t>
      </w:r>
      <w:r w:rsidRPr="000D401B">
        <w:t xml:space="preserve"> subband of the partitioned slot is unused whenever the UE is receiving in the </w:t>
      </w:r>
      <w:r w:rsidR="000C6EE5">
        <w:t>DL</w:t>
      </w:r>
      <w:r w:rsidRPr="000D401B">
        <w:t xml:space="preserve"> subbands. </w:t>
      </w:r>
      <w:r w:rsidR="000C6EE5">
        <w:t>Thus</w:t>
      </w:r>
      <w:r w:rsidRPr="000D401B">
        <w:t xml:space="preserve">, when the UE is scheduled for </w:t>
      </w:r>
      <w:r w:rsidR="000C6EE5">
        <w:t>DL</w:t>
      </w:r>
      <w:r w:rsidRPr="000D401B">
        <w:t xml:space="preserve"> reception on SBFD slots, CLI-RSSI measurement can be </w:t>
      </w:r>
      <w:r w:rsidR="000C6EE5">
        <w:t>performed</w:t>
      </w:r>
      <w:r w:rsidRPr="000D401B">
        <w:t xml:space="preserve"> on the </w:t>
      </w:r>
      <w:r w:rsidR="000C6EE5">
        <w:t>UL</w:t>
      </w:r>
      <w:r w:rsidRPr="000D401B">
        <w:t xml:space="preserve"> subband of this slot. </w:t>
      </w:r>
      <w:r w:rsidR="007F14F9" w:rsidRPr="000D401B">
        <w:t xml:space="preserve">By adopting this approach, the resource overhead cost for CLI-RSSI measurement is avoided since the </w:t>
      </w:r>
      <w:r w:rsidR="000C6EE5">
        <w:t>UL</w:t>
      </w:r>
      <w:r w:rsidR="007F14F9" w:rsidRPr="000D401B">
        <w:t xml:space="preserve"> subband resources would not be utilized whenever the UE is scheduled for downlink reception. </w:t>
      </w:r>
    </w:p>
    <w:p w14:paraId="4357E263" w14:textId="30B23DDB" w:rsidR="007F14F9" w:rsidRPr="000D401B" w:rsidRDefault="007F14F9" w:rsidP="007A4F92">
      <w:pPr>
        <w:spacing w:after="120"/>
        <w:jc w:val="both"/>
      </w:pPr>
      <w:r w:rsidRPr="000D401B">
        <w:t xml:space="preserve">In addition to the resource overhead savings, configuring CLI-RSSI measurement on </w:t>
      </w:r>
      <w:r w:rsidR="000C6EE5">
        <w:t>UL</w:t>
      </w:r>
      <w:r w:rsidRPr="000D401B">
        <w:t xml:space="preserve"> subband can help</w:t>
      </w:r>
      <w:r w:rsidR="00726065" w:rsidRPr="000D401B">
        <w:t xml:space="preserve"> network</w:t>
      </w:r>
      <w:r w:rsidRPr="000D401B">
        <w:t xml:space="preserve"> to identify individual aggressor UEs. This can be achieved by </w:t>
      </w:r>
      <w:r w:rsidR="00726065" w:rsidRPr="000D401B">
        <w:t>configuring</w:t>
      </w:r>
      <w:r w:rsidRPr="000D401B">
        <w:t xml:space="preserve"> CLI-RSSI measurement</w:t>
      </w:r>
      <w:r w:rsidR="00726065" w:rsidRPr="000D401B">
        <w:t>s</w:t>
      </w:r>
      <w:r w:rsidRPr="000D401B">
        <w:t xml:space="preserve"> on finer RB regions (RB Groups) of the </w:t>
      </w:r>
      <w:r w:rsidR="000C6EE5">
        <w:t>UL</w:t>
      </w:r>
      <w:r w:rsidRPr="000D401B">
        <w:t xml:space="preserve"> subband. In this case the UE measures CLI-RSSI on the RB Groups, as shown in</w:t>
      </w:r>
      <w:r w:rsidR="00E24CC8" w:rsidRPr="000D401B">
        <w:t xml:space="preserve"> </w:t>
      </w:r>
      <w:r w:rsidR="00E24CC8" w:rsidRPr="000D401B">
        <w:fldChar w:fldCharType="begin"/>
      </w:r>
      <w:r w:rsidR="00E24CC8" w:rsidRPr="000D401B">
        <w:instrText xml:space="preserve"> REF _Ref162969755 \h </w:instrText>
      </w:r>
      <w:r w:rsidR="00E24CC8" w:rsidRPr="000D401B">
        <w:fldChar w:fldCharType="separate"/>
      </w:r>
      <w:r w:rsidR="00722BB2" w:rsidRPr="000D401B">
        <w:rPr>
          <w:bdr w:val="none" w:sz="0" w:space="0" w:color="auto" w:frame="1"/>
        </w:rPr>
        <w:t xml:space="preserve">Figure </w:t>
      </w:r>
      <w:r w:rsidR="00722BB2">
        <w:rPr>
          <w:noProof/>
        </w:rPr>
        <w:t>2</w:t>
      </w:r>
      <w:r w:rsidR="00E24CC8" w:rsidRPr="000D401B">
        <w:fldChar w:fldCharType="end"/>
      </w:r>
      <w:r w:rsidRPr="000D401B">
        <w:t xml:space="preserve"> and include the index of each measured RB Group in the measurement report</w:t>
      </w:r>
      <w:r w:rsidR="00726065" w:rsidRPr="000D401B">
        <w:t xml:space="preserve"> (</w:t>
      </w:r>
      <w:proofErr w:type="gramStart"/>
      <w:r w:rsidR="00726065" w:rsidRPr="000D401B">
        <w:t>similar to</w:t>
      </w:r>
      <w:proofErr w:type="gramEnd"/>
      <w:r w:rsidR="00726065" w:rsidRPr="000D401B">
        <w:t xml:space="preserve"> existing subband based CSI reporting)</w:t>
      </w:r>
      <w:r w:rsidRPr="000D401B">
        <w:t>.</w:t>
      </w:r>
    </w:p>
    <w:p w14:paraId="67A3CADC" w14:textId="53220D38" w:rsidR="007F14F9" w:rsidRPr="000D401B" w:rsidRDefault="007F14F9" w:rsidP="007F14F9">
      <w:pPr>
        <w:spacing w:after="0"/>
        <w:jc w:val="center"/>
        <w:rPr>
          <w:b/>
          <w:bCs/>
        </w:rPr>
      </w:pPr>
      <w:r w:rsidRPr="000D401B">
        <w:rPr>
          <w:noProof/>
        </w:rPr>
        <w:lastRenderedPageBreak/>
        <w:drawing>
          <wp:inline distT="0" distB="0" distL="0" distR="0" wp14:anchorId="5FFBB9E3" wp14:editId="57173432">
            <wp:extent cx="3993515"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3515" cy="1524000"/>
                    </a:xfrm>
                    <a:prstGeom prst="rect">
                      <a:avLst/>
                    </a:prstGeom>
                    <a:noFill/>
                  </pic:spPr>
                </pic:pic>
              </a:graphicData>
            </a:graphic>
          </wp:inline>
        </w:drawing>
      </w:r>
    </w:p>
    <w:p w14:paraId="5FCFEBD1" w14:textId="7FEBC151" w:rsidR="007F14F9" w:rsidRPr="000D401B" w:rsidRDefault="007F14F9" w:rsidP="007F14F9">
      <w:pPr>
        <w:spacing w:after="0"/>
        <w:contextualSpacing/>
        <w:jc w:val="center"/>
        <w:rPr>
          <w:bdr w:val="none" w:sz="0" w:space="0" w:color="auto" w:frame="1"/>
        </w:rPr>
      </w:pPr>
      <w:bookmarkStart w:id="9" w:name="_Ref162969755"/>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722BB2">
        <w:rPr>
          <w:noProof/>
        </w:rPr>
        <w:t>2</w:t>
      </w:r>
      <w:r w:rsidRPr="000D401B">
        <w:fldChar w:fldCharType="end"/>
      </w:r>
      <w:bookmarkEnd w:id="9"/>
      <w:r w:rsidRPr="000D401B">
        <w:rPr>
          <w:bdr w:val="none" w:sz="0" w:space="0" w:color="auto" w:frame="1"/>
        </w:rPr>
        <w:t>: Finer CLI measurement on uplink subband</w:t>
      </w:r>
    </w:p>
    <w:p w14:paraId="377BC954" w14:textId="177922D1" w:rsidR="007F14F9" w:rsidRPr="000D401B" w:rsidRDefault="007F14F9" w:rsidP="007F14F9">
      <w:pPr>
        <w:spacing w:before="120" w:after="120"/>
        <w:jc w:val="both"/>
      </w:pPr>
      <w:r w:rsidRPr="000D401B">
        <w:t xml:space="preserve">The reported RB Group indexes enables </w:t>
      </w:r>
      <w:r w:rsidR="00726065" w:rsidRPr="000D401B">
        <w:t>the gNB</w:t>
      </w:r>
      <w:r w:rsidRPr="000D401B">
        <w:t xml:space="preserve"> to identify the individual aggressors – as any UEs scheduled on the reported RB Groups. The gNB can use this information to form aggressor-victim UE pairs which can support CLI-aware scheduling to mitigate the negative impact of </w:t>
      </w:r>
      <w:r w:rsidR="00726065" w:rsidRPr="000D401B">
        <w:t xml:space="preserve">UE-to-UE </w:t>
      </w:r>
      <w:r w:rsidRPr="000D401B">
        <w:t xml:space="preserve">CLI, i.e., the gNB will not co-schedule any UE pairs that cause significant </w:t>
      </w:r>
      <w:r w:rsidR="00726065" w:rsidRPr="000D401B">
        <w:t xml:space="preserve">UE-to-UE </w:t>
      </w:r>
      <w:r w:rsidRPr="000D401B">
        <w:t xml:space="preserve">CLI towards one another. </w:t>
      </w:r>
    </w:p>
    <w:p w14:paraId="56D9D0F0" w14:textId="6331D1E3" w:rsidR="00284C7F" w:rsidRPr="000D401B" w:rsidRDefault="00284C7F">
      <w:pPr>
        <w:pStyle w:val="ListParagraph"/>
        <w:numPr>
          <w:ilvl w:val="0"/>
          <w:numId w:val="11"/>
        </w:numPr>
        <w:jc w:val="both"/>
        <w:rPr>
          <w:b/>
          <w:bCs/>
          <w:i/>
          <w:iCs/>
          <w:sz w:val="20"/>
          <w:szCs w:val="20"/>
          <w:lang w:val="en-GB"/>
        </w:rPr>
      </w:pPr>
      <w:bookmarkStart w:id="10" w:name="_Ref163040155"/>
      <w:r w:rsidRPr="000D401B">
        <w:rPr>
          <w:b/>
          <w:bCs/>
          <w:i/>
          <w:iCs/>
          <w:sz w:val="20"/>
          <w:szCs w:val="20"/>
          <w:lang w:val="en-GB"/>
        </w:rPr>
        <w:t xml:space="preserve">The resource overhead cost is avoided when </w:t>
      </w:r>
      <w:r w:rsidR="00067AB5">
        <w:rPr>
          <w:b/>
          <w:bCs/>
          <w:i/>
          <w:iCs/>
          <w:sz w:val="20"/>
          <w:szCs w:val="20"/>
          <w:lang w:val="en-GB"/>
        </w:rPr>
        <w:t>UL</w:t>
      </w:r>
      <w:r w:rsidRPr="000D401B">
        <w:rPr>
          <w:b/>
          <w:bCs/>
          <w:i/>
          <w:iCs/>
          <w:sz w:val="20"/>
          <w:szCs w:val="20"/>
          <w:lang w:val="en-GB"/>
        </w:rPr>
        <w:t xml:space="preserve"> subband resources of a SBFD slot is used for CLI-RSSI measurement.</w:t>
      </w:r>
    </w:p>
    <w:p w14:paraId="7873CB84" w14:textId="1481ED79" w:rsidR="00284C7F" w:rsidRPr="000D401B" w:rsidRDefault="00284C7F">
      <w:pPr>
        <w:pStyle w:val="ListParagraph"/>
        <w:numPr>
          <w:ilvl w:val="0"/>
          <w:numId w:val="11"/>
        </w:numPr>
        <w:jc w:val="both"/>
        <w:rPr>
          <w:b/>
          <w:bCs/>
          <w:i/>
          <w:iCs/>
          <w:sz w:val="20"/>
          <w:szCs w:val="20"/>
          <w:lang w:val="en-GB"/>
        </w:rPr>
      </w:pPr>
      <w:r w:rsidRPr="000D401B">
        <w:rPr>
          <w:b/>
          <w:bCs/>
          <w:i/>
          <w:iCs/>
          <w:sz w:val="20"/>
          <w:szCs w:val="20"/>
          <w:lang w:val="en-GB"/>
        </w:rPr>
        <w:t xml:space="preserve">CLI-RSSI measurement on </w:t>
      </w:r>
      <w:r w:rsidR="00067AB5">
        <w:rPr>
          <w:b/>
          <w:bCs/>
          <w:i/>
          <w:iCs/>
          <w:sz w:val="20"/>
          <w:szCs w:val="20"/>
          <w:lang w:val="en-GB"/>
        </w:rPr>
        <w:t>UL</w:t>
      </w:r>
      <w:r w:rsidRPr="000D401B">
        <w:rPr>
          <w:b/>
          <w:bCs/>
          <w:i/>
          <w:iCs/>
          <w:sz w:val="20"/>
          <w:szCs w:val="20"/>
          <w:lang w:val="en-GB"/>
        </w:rPr>
        <w:t xml:space="preserve"> subband can help to identify individual aggressor UEs by allowing measurements on finer RB Groups of the </w:t>
      </w:r>
      <w:r w:rsidR="00067AB5">
        <w:rPr>
          <w:b/>
          <w:bCs/>
          <w:i/>
          <w:iCs/>
          <w:sz w:val="20"/>
          <w:szCs w:val="20"/>
          <w:lang w:val="en-GB"/>
        </w:rPr>
        <w:t>UL</w:t>
      </w:r>
      <w:r w:rsidRPr="000D401B">
        <w:rPr>
          <w:b/>
          <w:bCs/>
          <w:i/>
          <w:iCs/>
          <w:sz w:val="20"/>
          <w:szCs w:val="20"/>
          <w:lang w:val="en-GB"/>
        </w:rPr>
        <w:t xml:space="preserve"> subband.</w:t>
      </w:r>
    </w:p>
    <w:p w14:paraId="6E482D7D" w14:textId="5AA19DB8" w:rsidR="00415EF0" w:rsidRPr="000D401B" w:rsidRDefault="00415EF0">
      <w:pPr>
        <w:pStyle w:val="ListParagraph"/>
        <w:numPr>
          <w:ilvl w:val="0"/>
          <w:numId w:val="13"/>
        </w:numPr>
        <w:jc w:val="both"/>
        <w:rPr>
          <w:b/>
          <w:bCs/>
          <w:i/>
          <w:iCs/>
          <w:sz w:val="20"/>
          <w:szCs w:val="20"/>
          <w:lang w:val="en-GB"/>
        </w:rPr>
      </w:pPr>
      <w:bookmarkStart w:id="11" w:name="_Ref163040275"/>
      <w:bookmarkEnd w:id="10"/>
      <w:r w:rsidRPr="000D401B">
        <w:rPr>
          <w:rFonts w:cstheme="minorHAnsi"/>
          <w:b/>
          <w:bCs/>
          <w:i/>
          <w:iCs/>
          <w:sz w:val="20"/>
          <w:szCs w:val="20"/>
          <w:lang w:val="en-GB"/>
        </w:rPr>
        <w:t>Support</w:t>
      </w:r>
      <w:r w:rsidRPr="000D401B">
        <w:rPr>
          <w:b/>
          <w:bCs/>
          <w:i/>
          <w:iCs/>
          <w:sz w:val="20"/>
          <w:szCs w:val="20"/>
          <w:lang w:val="en-GB"/>
        </w:rPr>
        <w:t xml:space="preserve"> CLI measurement on finer RB Groups on the </w:t>
      </w:r>
      <w:r w:rsidR="00067AB5">
        <w:rPr>
          <w:b/>
          <w:bCs/>
          <w:i/>
          <w:iCs/>
          <w:sz w:val="20"/>
          <w:szCs w:val="20"/>
          <w:lang w:val="en-GB"/>
        </w:rPr>
        <w:t>UL</w:t>
      </w:r>
      <w:r w:rsidRPr="000D401B">
        <w:rPr>
          <w:b/>
          <w:bCs/>
          <w:i/>
          <w:iCs/>
          <w:sz w:val="20"/>
          <w:szCs w:val="20"/>
          <w:lang w:val="en-GB"/>
        </w:rPr>
        <w:t xml:space="preserve"> subband of SBFD slots.</w:t>
      </w:r>
    </w:p>
    <w:bookmarkEnd w:id="11"/>
    <w:p w14:paraId="5EEBC6EB" w14:textId="77777777" w:rsidR="004A4AB4" w:rsidRPr="000D401B" w:rsidRDefault="004A4AB4" w:rsidP="004A4AB4">
      <w:pPr>
        <w:pStyle w:val="Heading3"/>
      </w:pPr>
      <w:r w:rsidRPr="000D401B">
        <w:t>CSI-IM based UE-to-UE CLI measurement</w:t>
      </w:r>
    </w:p>
    <w:p w14:paraId="6A4E74A9" w14:textId="46BCFB58" w:rsidR="006B74E6" w:rsidRPr="000D401B" w:rsidRDefault="006B74E6" w:rsidP="007A4F92">
      <w:pPr>
        <w:spacing w:after="120"/>
        <w:jc w:val="both"/>
      </w:pPr>
      <w:r w:rsidRPr="000D401B">
        <w:t>As stated in the previous subsection, when using the existing CLI-RSSI measurement resource configuration, the results of a CLI-RSSI measurement may be due to interferences originating from any transmitting node within the proximity of the measuring UE. This may include inter-cell interference from other gNBs as well as UE-to-UE CLI form nearby UEs. Therefore, the network is not able to determine whether a reported CLI-RSSI values is an actual UE-to-UE CLI or is another form of interference.</w:t>
      </w:r>
    </w:p>
    <w:p w14:paraId="163AFCAA" w14:textId="5A5E85B0" w:rsidR="004A4AB4" w:rsidRPr="000D401B" w:rsidRDefault="004A4AB4" w:rsidP="007A4F92">
      <w:pPr>
        <w:spacing w:after="120"/>
        <w:jc w:val="both"/>
      </w:pPr>
      <w:r w:rsidRPr="000D401B">
        <w:t xml:space="preserve">In the existing specification, CSI-IM resources are used to measure inter-cell interference from neighbouring gNBs. This approach can be leveraged </w:t>
      </w:r>
      <w:r w:rsidR="007C1A3A" w:rsidRPr="000D401B">
        <w:t>to improve existing</w:t>
      </w:r>
      <w:r w:rsidRPr="000D401B">
        <w:t xml:space="preserve"> CLI</w:t>
      </w:r>
      <w:r w:rsidR="007C1A3A" w:rsidRPr="000D401B">
        <w:t>-RSSI</w:t>
      </w:r>
      <w:r w:rsidRPr="000D401B">
        <w:t xml:space="preserve"> measurements</w:t>
      </w:r>
      <w:r w:rsidR="006B74E6" w:rsidRPr="000D401B">
        <w:t xml:space="preserve"> – by allowing the UE to report actual UE-to-UE CLI values</w:t>
      </w:r>
      <w:r w:rsidRPr="000D401B">
        <w:t xml:space="preserve">. </w:t>
      </w:r>
      <w:r w:rsidR="00F77CFE" w:rsidRPr="000D401B">
        <w:t>T</w:t>
      </w:r>
      <w:r w:rsidRPr="000D401B">
        <w:t xml:space="preserve">o achieve this the gNB </w:t>
      </w:r>
      <w:r w:rsidR="00F77CFE" w:rsidRPr="000D401B">
        <w:t>can</w:t>
      </w:r>
      <w:r w:rsidRPr="000D401B">
        <w:t xml:space="preserve"> configure CSI-IM resources on both SBFD and non-SBFD</w:t>
      </w:r>
      <w:r w:rsidR="007C1A3A" w:rsidRPr="000D401B">
        <w:t xml:space="preserve"> (DL-only)</w:t>
      </w:r>
      <w:r w:rsidRPr="000D401B">
        <w:t xml:space="preserve"> symbols</w:t>
      </w:r>
      <w:r w:rsidR="006B74E6" w:rsidRPr="000D401B">
        <w:t>, with a preconfigured periodicity for the measurement</w:t>
      </w:r>
      <w:r w:rsidRPr="000D401B">
        <w:t xml:space="preserve">. The UE </w:t>
      </w:r>
      <w:r w:rsidR="006B74E6" w:rsidRPr="000D401B">
        <w:t xml:space="preserve">uses the configured CSI-IM resources to </w:t>
      </w:r>
      <w:r w:rsidRPr="000D401B">
        <w:t>measure the average received signal powers in</w:t>
      </w:r>
      <w:r w:rsidR="006B74E6" w:rsidRPr="000D401B">
        <w:t xml:space="preserve"> </w:t>
      </w:r>
      <w:r w:rsidRPr="000D401B">
        <w:t xml:space="preserve">SBFD slot and </w:t>
      </w:r>
      <w:r w:rsidR="006B74E6" w:rsidRPr="000D401B">
        <w:t xml:space="preserve">preceding </w:t>
      </w:r>
      <w:r w:rsidRPr="000D401B">
        <w:t>DL-only slot</w:t>
      </w:r>
      <w:r w:rsidR="006B74E6" w:rsidRPr="000D401B">
        <w:t>s</w:t>
      </w:r>
      <w:r w:rsidRPr="000D401B">
        <w:t xml:space="preserve"> </w:t>
      </w:r>
      <w:r w:rsidR="006B74E6" w:rsidRPr="000D401B">
        <w:t>based on the configured periodicity.</w:t>
      </w:r>
      <w:r w:rsidRPr="000D401B">
        <w:t xml:space="preserve"> </w:t>
      </w:r>
      <w:r w:rsidR="006B74E6" w:rsidRPr="000D401B">
        <w:t>T</w:t>
      </w:r>
      <w:r w:rsidRPr="000D401B">
        <w:t>he</w:t>
      </w:r>
      <w:r w:rsidR="006B74E6" w:rsidRPr="000D401B">
        <w:t xml:space="preserve"> </w:t>
      </w:r>
      <w:r w:rsidR="00C40904" w:rsidRPr="000D401B">
        <w:t xml:space="preserve">UE can be instructed to </w:t>
      </w:r>
      <w:r w:rsidR="006B74E6" w:rsidRPr="000D401B">
        <w:t>report the</w:t>
      </w:r>
      <w:r w:rsidRPr="000D401B">
        <w:t xml:space="preserve"> difference between </w:t>
      </w:r>
      <w:r w:rsidR="006B74E6" w:rsidRPr="000D401B">
        <w:t>the CLI-RSSI values measured in SBFD slot and preceding DL-only slots</w:t>
      </w:r>
      <w:r w:rsidRPr="000D401B">
        <w:t xml:space="preserve"> as the</w:t>
      </w:r>
      <w:r w:rsidR="006B74E6" w:rsidRPr="000D401B">
        <w:t xml:space="preserve"> actual</w:t>
      </w:r>
      <w:r w:rsidRPr="000D401B">
        <w:t xml:space="preserve"> UE-to-UE CLI</w:t>
      </w:r>
      <w:r w:rsidR="00122462">
        <w:t>,</w:t>
      </w:r>
      <w:r w:rsidR="006B74E6" w:rsidRPr="000D401B">
        <w:t xml:space="preserve"> if the difference is higher tha</w:t>
      </w:r>
      <w:r w:rsidR="00122462">
        <w:t>n</w:t>
      </w:r>
      <w:r w:rsidR="006B74E6" w:rsidRPr="000D401B">
        <w:t xml:space="preserve"> the report triggering threshold</w:t>
      </w:r>
      <w:r w:rsidRPr="000D401B">
        <w:t>. That is, the reported CLI</w:t>
      </w:r>
      <w:r w:rsidR="00C40904" w:rsidRPr="000D401B">
        <w:t>-RSSI value</w:t>
      </w:r>
      <w:r w:rsidRPr="000D401B">
        <w:t xml:space="preserve"> is given by: </w:t>
      </w:r>
    </w:p>
    <w:p w14:paraId="6FFBD0AF" w14:textId="7D33D834" w:rsidR="004A4AB4" w:rsidRPr="000D401B" w:rsidRDefault="003C1AA8" w:rsidP="007A4F92">
      <w:pPr>
        <w:spacing w:after="120"/>
        <w:jc w:val="center"/>
      </w:pPr>
      <m:oMathPara>
        <m:oMath>
          <m:r>
            <w:rPr>
              <w:rFonts w:ascii="Cambria Math" w:hAnsi="Cambria Math"/>
            </w:rPr>
            <m:t>Inter_UE CLI RSSI=</m:t>
          </m:r>
          <m:sSub>
            <m:sSubPr>
              <m:ctrlPr>
                <w:rPr>
                  <w:rFonts w:ascii="Cambria Math" w:hAnsi="Cambria Math"/>
                  <w:i/>
                  <w:iCs/>
                </w:rPr>
              </m:ctrlPr>
            </m:sSubPr>
            <m:e>
              <m:r>
                <m:rPr>
                  <m:sty m:val="p"/>
                </m:rP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SBFD</m:t>
                  </m:r>
                </m:sub>
              </m:sSub>
              <m:r>
                <m:rPr>
                  <m:sty m:val="p"/>
                </m:rPr>
                <w:rPr>
                  <w:rFonts w:ascii="Cambria Math" w:hAnsi="Cambria Math"/>
                </w:rPr>
                <m:t xml:space="preserve"> </m:t>
              </m:r>
              <m:r>
                <w:rPr>
                  <w:rFonts w:ascii="Cambria Math" w:hAnsi="Cambria Math"/>
                </w:rPr>
                <m:t>-I</m:t>
              </m:r>
            </m:e>
            <m:sub>
              <m:r>
                <w:rPr>
                  <w:rFonts w:ascii="Cambria Math" w:hAnsi="Cambria Math"/>
                </w:rPr>
                <m:t>DL</m:t>
              </m:r>
            </m:sub>
          </m:sSub>
        </m:oMath>
      </m:oMathPara>
    </w:p>
    <w:p w14:paraId="2A81BBFE" w14:textId="54B05FC3" w:rsidR="004A4AB4" w:rsidRPr="000D401B" w:rsidRDefault="004A4AB4" w:rsidP="007A4F92">
      <w:pPr>
        <w:spacing w:after="120"/>
        <w:jc w:val="both"/>
      </w:pPr>
      <w:r w:rsidRPr="000D401B">
        <w:rPr>
          <w:iCs/>
        </w:rPr>
        <w:t xml:space="preserve">where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0D401B">
        <w:rPr>
          <w:iCs/>
        </w:rPr>
        <w:t xml:space="preserve"> is </w:t>
      </w:r>
      <w:r w:rsidRPr="000D401B">
        <w:t xml:space="preserve">the </w:t>
      </w:r>
      <w:r w:rsidR="002C1E7B" w:rsidRPr="000D401B">
        <w:t xml:space="preserve">CLI-RSSI value </w:t>
      </w:r>
      <w:r w:rsidRPr="000D401B">
        <w:t>measured using configured CSI-IM resources on SBFD slot</w:t>
      </w:r>
      <w:r w:rsidR="002C1E7B" w:rsidRPr="000D401B">
        <w:t>s</w:t>
      </w:r>
      <w:r w:rsidRPr="000D401B">
        <w:t xml:space="preserve"> and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D401B">
        <w:rPr>
          <w:iCs/>
        </w:rPr>
        <w:t xml:space="preserve"> is </w:t>
      </w:r>
      <w:r w:rsidRPr="000D401B">
        <w:t xml:space="preserve">the </w:t>
      </w:r>
      <w:r w:rsidR="002C1E7B" w:rsidRPr="000D401B">
        <w:t xml:space="preserve">CLI-RSSI value </w:t>
      </w:r>
      <w:r w:rsidRPr="000D401B">
        <w:t>measured using configured CSI-IM resources on DL-only slots</w:t>
      </w:r>
      <w:r w:rsidR="002C1E7B" w:rsidRPr="000D401B">
        <w:t xml:space="preserve"> preceding the SBFD slots</w:t>
      </w:r>
      <w:r w:rsidRPr="000D401B">
        <w:t xml:space="preserve">. Since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0D401B">
        <w:rPr>
          <w:iCs/>
        </w:rPr>
        <w:t xml:space="preserve"> consist of the sum of CCI and CLI while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D401B">
        <w:t xml:space="preserve"> is only CCI, the difference between the two measurements represents the UE-to-UE CLI. </w:t>
      </w:r>
    </w:p>
    <w:p w14:paraId="7986F690" w14:textId="7120E648" w:rsidR="007137E7" w:rsidRPr="000D401B" w:rsidRDefault="007137E7" w:rsidP="007A4F92">
      <w:pPr>
        <w:spacing w:after="120"/>
        <w:jc w:val="both"/>
      </w:pPr>
      <w:r w:rsidRPr="000D401B">
        <w:t>For reporting the new differential UE-to-UE CLI-RSSI values, a new reporting quantity (e.g., Inter UE CLI</w:t>
      </w:r>
      <w:r w:rsidR="00435C2A">
        <w:t>-</w:t>
      </w:r>
      <w:r w:rsidRPr="000D401B">
        <w:t>RSS</w:t>
      </w:r>
      <w:r w:rsidR="00435C2A">
        <w:t>I</w:t>
      </w:r>
      <w:r w:rsidRPr="000D401B">
        <w:t>) can be introduced in the existing CLI-RSSI reporting configuration which represents the actual CLI experienced by the UE – separate from the existing CLI-RSSI reporting quantity which may include other forms of interference. By knowing the actual UE-to-UE CLI experienced by a given UE, the gNB can adopt the needed CLI mitigation, e.g., CLI-aware scheduling, to ensure that the UE-to-UE CLI impact is avoided.</w:t>
      </w:r>
    </w:p>
    <w:p w14:paraId="0C2BD0A4" w14:textId="77777777" w:rsidR="00415EF0" w:rsidRPr="000D401B" w:rsidRDefault="00415EF0">
      <w:pPr>
        <w:pStyle w:val="ListParagraph"/>
        <w:numPr>
          <w:ilvl w:val="0"/>
          <w:numId w:val="13"/>
        </w:numPr>
        <w:jc w:val="both"/>
        <w:textAlignment w:val="center"/>
        <w:rPr>
          <w:b/>
          <w:bCs/>
          <w:i/>
          <w:iCs/>
          <w:sz w:val="20"/>
          <w:szCs w:val="20"/>
          <w:lang w:val="en-GB"/>
        </w:rPr>
      </w:pPr>
      <w:bookmarkStart w:id="12" w:name="_Ref163040331"/>
      <w:r w:rsidRPr="000D401B">
        <w:rPr>
          <w:rFonts w:cstheme="minorHAnsi"/>
          <w:b/>
          <w:bCs/>
          <w:i/>
          <w:iCs/>
          <w:sz w:val="20"/>
          <w:szCs w:val="20"/>
          <w:lang w:val="en-GB"/>
        </w:rPr>
        <w:t xml:space="preserve">Support </w:t>
      </w:r>
      <w:r w:rsidRPr="000D401B">
        <w:rPr>
          <w:b/>
          <w:bCs/>
          <w:i/>
          <w:iCs/>
          <w:sz w:val="20"/>
          <w:szCs w:val="20"/>
          <w:lang w:val="en-GB"/>
        </w:rPr>
        <w:t xml:space="preserve">CSI-IM based inter-UE CLI-RSSI measurement. </w:t>
      </w:r>
    </w:p>
    <w:p w14:paraId="095B3C7A" w14:textId="59D01371" w:rsidR="00415EF0" w:rsidRPr="000D401B" w:rsidRDefault="00415EF0">
      <w:pPr>
        <w:pStyle w:val="ListParagraph"/>
        <w:numPr>
          <w:ilvl w:val="0"/>
          <w:numId w:val="7"/>
        </w:numPr>
        <w:jc w:val="both"/>
        <w:textAlignment w:val="center"/>
        <w:rPr>
          <w:b/>
          <w:bCs/>
          <w:i/>
          <w:iCs/>
          <w:sz w:val="20"/>
          <w:szCs w:val="20"/>
          <w:lang w:val="en-GB"/>
        </w:rPr>
      </w:pPr>
      <w:r w:rsidRPr="000D401B">
        <w:rPr>
          <w:b/>
          <w:bCs/>
          <w:i/>
          <w:iCs/>
          <w:sz w:val="20"/>
          <w:szCs w:val="20"/>
          <w:lang w:val="en-GB"/>
        </w:rPr>
        <w:t>For this method, the UE measures the total interference in the CSI-IM resources in SBFD slot and its preceding DL-only slot and report difference between them as the actual inter-UE CLI experienced by the UE.</w:t>
      </w:r>
    </w:p>
    <w:bookmarkEnd w:id="12"/>
    <w:p w14:paraId="40D0AC32" w14:textId="2BB386E5" w:rsidR="007A279B" w:rsidRPr="000D401B" w:rsidRDefault="0090279E" w:rsidP="007A279B">
      <w:pPr>
        <w:pStyle w:val="Heading3"/>
      </w:pPr>
      <w:r>
        <w:t xml:space="preserve">L2 based </w:t>
      </w:r>
      <w:r w:rsidR="00163F18">
        <w:t>Autonomous UE-to-UE CLI</w:t>
      </w:r>
      <w:r>
        <w:t xml:space="preserve"> </w:t>
      </w:r>
      <w:r w:rsidR="007A279B" w:rsidRPr="000D401B">
        <w:t>Reporting</w:t>
      </w:r>
    </w:p>
    <w:p w14:paraId="291870D3" w14:textId="5287E514" w:rsidR="00F970CC" w:rsidRDefault="007A279B" w:rsidP="007A4F92">
      <w:pPr>
        <w:overflowPunct/>
        <w:autoSpaceDE/>
        <w:autoSpaceDN/>
        <w:adjustRightInd/>
        <w:spacing w:after="120"/>
        <w:jc w:val="both"/>
        <w:textAlignment w:val="center"/>
      </w:pPr>
      <w:r w:rsidRPr="000D401B">
        <w:t xml:space="preserve">Mechanisms that enable faster and reliable </w:t>
      </w:r>
      <w:r w:rsidR="00E10D1E" w:rsidRPr="000D401B">
        <w:t xml:space="preserve">UE-to-UE </w:t>
      </w:r>
      <w:r w:rsidRPr="000D401B">
        <w:t>CLI reporting is essential for efficient SBFD operation</w:t>
      </w:r>
      <w:r w:rsidR="00E10D1E" w:rsidRPr="000D401B">
        <w:t xml:space="preserve"> due to the dynamic/faster changes in the interference patterns in the network</w:t>
      </w:r>
      <w:r w:rsidRPr="000D401B">
        <w:t xml:space="preserve">. One way to achieve this is to allow the UE to detect and report </w:t>
      </w:r>
      <w:r w:rsidR="00E10D1E" w:rsidRPr="000D401B">
        <w:t xml:space="preserve">UE-to-UE </w:t>
      </w:r>
      <w:r w:rsidRPr="000D401B">
        <w:t>CLI autonomously</w:t>
      </w:r>
      <w:r w:rsidR="001B57E8">
        <w:t xml:space="preserve">. For example, </w:t>
      </w:r>
      <w:r w:rsidRPr="000D401B">
        <w:t xml:space="preserve">the UE can exploit existing </w:t>
      </w:r>
      <w:r w:rsidR="001B57E8">
        <w:t>DL</w:t>
      </w:r>
      <w:r w:rsidRPr="000D401B">
        <w:t xml:space="preserve"> reference signals/channels to monitor, detect and report the presence of </w:t>
      </w:r>
      <w:r w:rsidR="00067A34" w:rsidRPr="000D401B">
        <w:t xml:space="preserve">UE-to-UE </w:t>
      </w:r>
      <w:r w:rsidRPr="000D401B">
        <w:t>CLI</w:t>
      </w:r>
      <w:r w:rsidR="001B57E8">
        <w:t xml:space="preserve"> proactively, without relying on gNB instructions to report CLI. That is, t</w:t>
      </w:r>
      <w:r w:rsidRPr="000D401B">
        <w:t>he UE can trigger</w:t>
      </w:r>
      <w:r w:rsidR="00067A34" w:rsidRPr="000D401B">
        <w:t xml:space="preserve"> UE-to-UE</w:t>
      </w:r>
      <w:r w:rsidRPr="000D401B">
        <w:t xml:space="preserve"> CLI reporting whenever it experiences any unusually high level of </w:t>
      </w:r>
      <w:r w:rsidRPr="000D401B">
        <w:lastRenderedPageBreak/>
        <w:t xml:space="preserve">interference when receiving a </w:t>
      </w:r>
      <w:r w:rsidR="001B57E8">
        <w:t>DL</w:t>
      </w:r>
      <w:r w:rsidRPr="000D401B">
        <w:t xml:space="preserve"> reference signal or channel. </w:t>
      </w:r>
      <w:r w:rsidR="00E2530C">
        <w:t xml:space="preserve">For such an approach, an </w:t>
      </w:r>
      <w:r w:rsidR="00E2530C" w:rsidRPr="000D401B">
        <w:t xml:space="preserve">event triggered reporting </w:t>
      </w:r>
      <w:r w:rsidR="00E2530C">
        <w:t>framework will be suitable</w:t>
      </w:r>
      <w:r w:rsidR="00E2530C" w:rsidRPr="000D401B">
        <w:t xml:space="preserve">, </w:t>
      </w:r>
      <w:r w:rsidR="00E2530C">
        <w:t>i</w:t>
      </w:r>
      <w:r w:rsidR="00E2530C" w:rsidRPr="000D401B">
        <w:t>.</w:t>
      </w:r>
      <w:r w:rsidR="00E2530C">
        <w:t>e</w:t>
      </w:r>
      <w:r w:rsidR="00E2530C" w:rsidRPr="000D401B">
        <w:t xml:space="preserve">., a report is triggered when the UE experiences high interference or error rate during a </w:t>
      </w:r>
      <w:r w:rsidR="00E2530C">
        <w:t>DL</w:t>
      </w:r>
      <w:r w:rsidR="00E2530C" w:rsidRPr="000D401B">
        <w:t xml:space="preserve"> reception.</w:t>
      </w:r>
      <w:r w:rsidR="00F970CC">
        <w:t xml:space="preserve"> This enables the UE to autonomously report the presence of a sever blockage event, i.e., this can serve as </w:t>
      </w:r>
      <w:r w:rsidR="00F970CC" w:rsidRPr="000D401B">
        <w:t>a mechanism for a UE to protect itself against nearby aggressor UEs even if the</w:t>
      </w:r>
      <w:r w:rsidR="00F970CC">
        <w:t xml:space="preserve"> gNB has not requested a CLI report at the time of the blockage. </w:t>
      </w:r>
    </w:p>
    <w:p w14:paraId="66DF929A" w14:textId="3172D147" w:rsidR="00186FC0" w:rsidRDefault="00F970CC" w:rsidP="007A4F92">
      <w:pPr>
        <w:overflowPunct/>
        <w:autoSpaceDE/>
        <w:autoSpaceDN/>
        <w:adjustRightInd/>
        <w:spacing w:after="120"/>
        <w:jc w:val="both"/>
        <w:textAlignment w:val="center"/>
      </w:pPr>
      <w:r>
        <w:t>A L2</w:t>
      </w:r>
      <w:r w:rsidR="004855E7">
        <w:t xml:space="preserve"> (MAC CE)</w:t>
      </w:r>
      <w:r>
        <w:t xml:space="preserve"> event triggered reporting framework</w:t>
      </w:r>
      <w:r w:rsidR="00434791">
        <w:t xml:space="preserve">, similar to the existing reporting framework for TA reporting (clause </w:t>
      </w:r>
      <w:r w:rsidR="00434791" w:rsidRPr="00434791">
        <w:t xml:space="preserve">5.4.8 </w:t>
      </w:r>
      <w:r w:rsidR="00434791">
        <w:t xml:space="preserve">of </w:t>
      </w:r>
      <w:r w:rsidR="00434791" w:rsidRPr="00434791">
        <w:t>TS 38.321</w:t>
      </w:r>
      <w:r w:rsidR="00434791">
        <w:t>),</w:t>
      </w:r>
      <w:r>
        <w:t xml:space="preserve"> can be adopted for the autonomous CLI reporting by UE. </w:t>
      </w:r>
      <w:r w:rsidR="004855E7">
        <w:t xml:space="preserve">In this case, network can configure the UE with a DL interference/blockage threshold (e.g., </w:t>
      </w:r>
      <w:r w:rsidR="004855E7" w:rsidRPr="000D401B">
        <w:t xml:space="preserve">error rate </w:t>
      </w:r>
      <w:r w:rsidR="004855E7">
        <w:t>threshold for</w:t>
      </w:r>
      <w:r w:rsidR="004855E7" w:rsidRPr="000D401B">
        <w:t xml:space="preserve"> PDSCH reception</w:t>
      </w:r>
      <w:r w:rsidR="004855E7">
        <w:t xml:space="preserve">). A L2 </w:t>
      </w:r>
      <w:r w:rsidR="00186FC0">
        <w:t xml:space="preserve">autonomous CLI </w:t>
      </w:r>
      <w:r w:rsidR="004855E7">
        <w:t>report is triggered if th</w:t>
      </w:r>
      <w:r w:rsidR="00600B1D">
        <w:t>e</w:t>
      </w:r>
      <w:r w:rsidR="004855E7">
        <w:t xml:space="preserve"> DL interference</w:t>
      </w:r>
      <w:r w:rsidR="00600B1D">
        <w:t xml:space="preserve"> experienced by the UE during DL reception</w:t>
      </w:r>
      <w:r w:rsidR="004855E7">
        <w:t xml:space="preserve"> is greater than or equal to the configure</w:t>
      </w:r>
      <w:r w:rsidR="00600B1D">
        <w:t>d</w:t>
      </w:r>
      <w:r w:rsidR="004855E7">
        <w:t xml:space="preserve"> DL interference/blockage threshold. </w:t>
      </w:r>
      <w:r w:rsidR="00186FC0">
        <w:t xml:space="preserve">When an autonomous CLI report is triggered, the MAC entity at the UE shall: </w:t>
      </w:r>
    </w:p>
    <w:p w14:paraId="548D712A" w14:textId="2E745F2F" w:rsidR="00F970CC" w:rsidRDefault="00186FC0">
      <w:pPr>
        <w:pStyle w:val="ListParagraph"/>
        <w:numPr>
          <w:ilvl w:val="0"/>
          <w:numId w:val="7"/>
        </w:numPr>
        <w:spacing w:after="120"/>
        <w:jc w:val="both"/>
        <w:textAlignment w:val="center"/>
        <w:rPr>
          <w:sz w:val="20"/>
          <w:szCs w:val="20"/>
        </w:rPr>
      </w:pPr>
      <w:r w:rsidRPr="00186FC0">
        <w:rPr>
          <w:sz w:val="20"/>
          <w:szCs w:val="20"/>
        </w:rPr>
        <w:t>Check if UL-SCH resources are available for a n</w:t>
      </w:r>
      <w:r>
        <w:rPr>
          <w:sz w:val="20"/>
          <w:szCs w:val="20"/>
        </w:rPr>
        <w:t>ew transmission and the UL-SCH resources can accommodate a CLI Report MAC CE and its subheader</w:t>
      </w:r>
    </w:p>
    <w:p w14:paraId="2F460BF1" w14:textId="347627C1" w:rsidR="00186FC0" w:rsidRPr="00186FC0" w:rsidRDefault="00186FC0">
      <w:pPr>
        <w:pStyle w:val="ListParagraph"/>
        <w:numPr>
          <w:ilvl w:val="0"/>
          <w:numId w:val="7"/>
        </w:numPr>
        <w:spacing w:after="120"/>
        <w:jc w:val="both"/>
        <w:textAlignment w:val="center"/>
        <w:rPr>
          <w:sz w:val="20"/>
          <w:szCs w:val="20"/>
        </w:rPr>
      </w:pPr>
      <w:r>
        <w:rPr>
          <w:sz w:val="20"/>
          <w:szCs w:val="20"/>
        </w:rPr>
        <w:t>If yes,</w:t>
      </w:r>
      <w:r w:rsidRPr="00186FC0">
        <w:rPr>
          <w:sz w:val="16"/>
          <w:szCs w:val="16"/>
        </w:rPr>
        <w:t xml:space="preserve"> </w:t>
      </w:r>
      <w:r>
        <w:rPr>
          <w:sz w:val="20"/>
          <w:szCs w:val="20"/>
        </w:rPr>
        <w:t>t</w:t>
      </w:r>
      <w:r w:rsidRPr="00186FC0">
        <w:rPr>
          <w:sz w:val="20"/>
          <w:szCs w:val="20"/>
        </w:rPr>
        <w:t>he</w:t>
      </w:r>
      <w:r w:rsidR="00E02577">
        <w:rPr>
          <w:sz w:val="20"/>
          <w:szCs w:val="20"/>
        </w:rPr>
        <w:t xml:space="preserve"> MAC entity can</w:t>
      </w:r>
      <w:r w:rsidRPr="00186FC0">
        <w:rPr>
          <w:sz w:val="20"/>
          <w:szCs w:val="20"/>
        </w:rPr>
        <w:t xml:space="preserve"> </w:t>
      </w:r>
      <w:r>
        <w:rPr>
          <w:sz w:val="20"/>
          <w:szCs w:val="20"/>
        </w:rPr>
        <w:t xml:space="preserve">instruct the </w:t>
      </w:r>
      <w:r w:rsidRPr="00186FC0">
        <w:rPr>
          <w:sz w:val="20"/>
          <w:szCs w:val="20"/>
        </w:rPr>
        <w:t xml:space="preserve">Multiplexing and Assembly procedure to generate the </w:t>
      </w:r>
      <w:r>
        <w:rPr>
          <w:sz w:val="20"/>
          <w:szCs w:val="20"/>
        </w:rPr>
        <w:t>CLI</w:t>
      </w:r>
      <w:r w:rsidRPr="00186FC0">
        <w:rPr>
          <w:sz w:val="20"/>
          <w:szCs w:val="20"/>
        </w:rPr>
        <w:t xml:space="preserve"> Report MAC CE</w:t>
      </w:r>
    </w:p>
    <w:p w14:paraId="76C4D2EB" w14:textId="3785C35A" w:rsidR="001C7AE4" w:rsidRPr="000D401B" w:rsidRDefault="00546DB9" w:rsidP="007A4F92">
      <w:pPr>
        <w:overflowPunct/>
        <w:autoSpaceDE/>
        <w:autoSpaceDN/>
        <w:adjustRightInd/>
        <w:spacing w:after="120"/>
        <w:jc w:val="both"/>
        <w:textAlignment w:val="center"/>
      </w:pPr>
      <w:r>
        <w:t>Adopting a L2 based event triggered report allows faster CLI reports compared to</w:t>
      </w:r>
      <w:r w:rsidR="00E02577">
        <w:t xml:space="preserve"> the existing</w:t>
      </w:r>
      <w:r>
        <w:t xml:space="preserve"> L3 reporting. </w:t>
      </w:r>
      <w:r w:rsidR="001C7AE4" w:rsidRPr="000D401B">
        <w:t xml:space="preserve">Based on the reported UE-to-UE CLI value, the network </w:t>
      </w:r>
      <w:r w:rsidR="001125DD">
        <w:t>may</w:t>
      </w:r>
      <w:r w:rsidR="001C7AE4" w:rsidRPr="000D401B">
        <w:t xml:space="preserve"> stop </w:t>
      </w:r>
      <w:r w:rsidR="001125DD">
        <w:t>any</w:t>
      </w:r>
      <w:r w:rsidR="001C7AE4" w:rsidRPr="000D401B">
        <w:t xml:space="preserve"> on-going </w:t>
      </w:r>
      <w:r w:rsidR="001125DD">
        <w:t xml:space="preserve">DL </w:t>
      </w:r>
      <w:r w:rsidR="001C7AE4" w:rsidRPr="000D401B">
        <w:t>transmissions to the UE and reschedule the transmission to new resources where there is no UE-to-UE CLI such as resources in the DL-only slot.</w:t>
      </w:r>
    </w:p>
    <w:p w14:paraId="32FD4832" w14:textId="4041DBCC" w:rsidR="00284C7F" w:rsidRPr="000D401B" w:rsidRDefault="00284C7F">
      <w:pPr>
        <w:pStyle w:val="ListParagraph"/>
        <w:numPr>
          <w:ilvl w:val="0"/>
          <w:numId w:val="16"/>
        </w:numPr>
        <w:jc w:val="both"/>
        <w:rPr>
          <w:b/>
          <w:bCs/>
          <w:i/>
          <w:iCs/>
          <w:sz w:val="20"/>
          <w:szCs w:val="20"/>
          <w:lang w:val="en-GB"/>
        </w:rPr>
      </w:pPr>
      <w:bookmarkStart w:id="13" w:name="_Ref163040185"/>
      <w:r w:rsidRPr="000D401B">
        <w:rPr>
          <w:b/>
          <w:bCs/>
          <w:i/>
          <w:iCs/>
          <w:sz w:val="20"/>
          <w:szCs w:val="20"/>
          <w:lang w:val="en-GB"/>
        </w:rPr>
        <w:t>Allowing</w:t>
      </w:r>
      <w:r w:rsidR="00546DB9">
        <w:rPr>
          <w:b/>
          <w:bCs/>
          <w:i/>
          <w:iCs/>
          <w:sz w:val="20"/>
          <w:szCs w:val="20"/>
          <w:lang w:val="en-GB"/>
        </w:rPr>
        <w:t xml:space="preserve"> L2 based</w:t>
      </w:r>
      <w:r w:rsidRPr="000D401B">
        <w:rPr>
          <w:sz w:val="20"/>
          <w:szCs w:val="20"/>
          <w:lang w:val="en-GB"/>
        </w:rPr>
        <w:t xml:space="preserve"> </w:t>
      </w:r>
      <w:r w:rsidRPr="000D401B">
        <w:rPr>
          <w:b/>
          <w:bCs/>
          <w:i/>
          <w:iCs/>
          <w:sz w:val="20"/>
          <w:szCs w:val="20"/>
          <w:lang w:val="en-GB"/>
        </w:rPr>
        <w:t>autonomous detection and reporting of UE-to-UE CLI can ensure faster and more reliable CLI reporting in SBFD operation</w:t>
      </w:r>
    </w:p>
    <w:p w14:paraId="78CA2BD9" w14:textId="0BB450F5" w:rsidR="00284C7F" w:rsidRPr="000D401B" w:rsidRDefault="00546DB9">
      <w:pPr>
        <w:pStyle w:val="ListParagraph"/>
        <w:numPr>
          <w:ilvl w:val="0"/>
          <w:numId w:val="16"/>
        </w:numPr>
        <w:jc w:val="both"/>
        <w:rPr>
          <w:b/>
          <w:bCs/>
          <w:i/>
          <w:iCs/>
          <w:sz w:val="16"/>
          <w:szCs w:val="16"/>
          <w:lang w:val="en-GB"/>
        </w:rPr>
      </w:pPr>
      <w:r>
        <w:rPr>
          <w:b/>
          <w:bCs/>
          <w:i/>
          <w:iCs/>
          <w:sz w:val="20"/>
          <w:szCs w:val="20"/>
          <w:lang w:val="en-GB"/>
        </w:rPr>
        <w:t>L2 based a</w:t>
      </w:r>
      <w:r w:rsidR="00284C7F" w:rsidRPr="000D401B">
        <w:rPr>
          <w:b/>
          <w:bCs/>
          <w:i/>
          <w:iCs/>
          <w:sz w:val="20"/>
          <w:szCs w:val="20"/>
          <w:lang w:val="en-GB"/>
        </w:rPr>
        <w:t>utonomous monitoring, detection and reporting of UE-to-UE CLI can serve as a mechanism for a UE to protect itself against</w:t>
      </w:r>
      <w:r w:rsidR="003D490A">
        <w:rPr>
          <w:b/>
          <w:bCs/>
          <w:i/>
          <w:iCs/>
          <w:sz w:val="20"/>
          <w:szCs w:val="20"/>
          <w:lang w:val="en-GB"/>
        </w:rPr>
        <w:t xml:space="preserve"> potential</w:t>
      </w:r>
      <w:r w:rsidR="00284C7F" w:rsidRPr="000D401B">
        <w:rPr>
          <w:b/>
          <w:bCs/>
          <w:i/>
          <w:iCs/>
          <w:sz w:val="20"/>
          <w:szCs w:val="20"/>
          <w:lang w:val="en-GB"/>
        </w:rPr>
        <w:t xml:space="preserve"> </w:t>
      </w:r>
      <w:r w:rsidR="00A869C4">
        <w:rPr>
          <w:b/>
          <w:bCs/>
          <w:i/>
          <w:iCs/>
          <w:sz w:val="20"/>
          <w:szCs w:val="20"/>
          <w:lang w:val="en-GB"/>
        </w:rPr>
        <w:t xml:space="preserve">blockage caused by </w:t>
      </w:r>
      <w:r w:rsidR="00284C7F" w:rsidRPr="000D401B">
        <w:rPr>
          <w:b/>
          <w:bCs/>
          <w:i/>
          <w:iCs/>
          <w:sz w:val="20"/>
          <w:szCs w:val="20"/>
          <w:lang w:val="en-GB"/>
        </w:rPr>
        <w:t>nearby aggressor UEs.</w:t>
      </w:r>
    </w:p>
    <w:p w14:paraId="18814E39" w14:textId="626F6AAB" w:rsidR="00415EF0" w:rsidRPr="000D401B" w:rsidRDefault="00415EF0">
      <w:pPr>
        <w:pStyle w:val="ListParagraph"/>
        <w:numPr>
          <w:ilvl w:val="0"/>
          <w:numId w:val="14"/>
        </w:numPr>
        <w:jc w:val="both"/>
        <w:rPr>
          <w:b/>
          <w:bCs/>
          <w:i/>
          <w:iCs/>
          <w:sz w:val="20"/>
          <w:szCs w:val="20"/>
          <w:lang w:val="en-GB"/>
        </w:rPr>
      </w:pPr>
      <w:bookmarkStart w:id="14" w:name="_Ref163040352"/>
      <w:bookmarkEnd w:id="13"/>
      <w:r w:rsidRPr="000D401B">
        <w:rPr>
          <w:rFonts w:cstheme="minorHAnsi"/>
          <w:b/>
          <w:bCs/>
          <w:i/>
          <w:iCs/>
          <w:sz w:val="20"/>
          <w:szCs w:val="20"/>
          <w:lang w:val="en-GB"/>
        </w:rPr>
        <w:t>Support</w:t>
      </w:r>
      <w:r w:rsidRPr="000D401B">
        <w:rPr>
          <w:b/>
          <w:i/>
          <w:iCs/>
          <w:sz w:val="20"/>
          <w:szCs w:val="20"/>
          <w:lang w:val="en-GB"/>
        </w:rPr>
        <w:t xml:space="preserve"> mechanisms to enable</w:t>
      </w:r>
      <w:r w:rsidR="00546DB9">
        <w:rPr>
          <w:b/>
          <w:i/>
          <w:iCs/>
          <w:sz w:val="20"/>
          <w:szCs w:val="20"/>
          <w:lang w:val="en-GB"/>
        </w:rPr>
        <w:t xml:space="preserve"> L2 based</w:t>
      </w:r>
      <w:r w:rsidRPr="000D401B">
        <w:rPr>
          <w:b/>
          <w:bCs/>
          <w:i/>
          <w:iCs/>
          <w:sz w:val="20"/>
          <w:szCs w:val="20"/>
          <w:lang w:val="en-GB"/>
        </w:rPr>
        <w:t xml:space="preserve"> </w:t>
      </w:r>
      <w:r w:rsidR="002823B9">
        <w:rPr>
          <w:b/>
          <w:bCs/>
          <w:i/>
          <w:iCs/>
          <w:sz w:val="20"/>
          <w:szCs w:val="20"/>
          <w:lang w:val="en-GB"/>
        </w:rPr>
        <w:t>autonomous</w:t>
      </w:r>
      <w:r w:rsidRPr="000D401B">
        <w:rPr>
          <w:b/>
          <w:bCs/>
          <w:i/>
          <w:iCs/>
          <w:sz w:val="20"/>
          <w:szCs w:val="20"/>
          <w:lang w:val="en-GB"/>
        </w:rPr>
        <w:t xml:space="preserve"> reporting of UE-to-UE CLI by </w:t>
      </w:r>
      <w:r w:rsidR="00546DB9">
        <w:rPr>
          <w:b/>
          <w:bCs/>
          <w:i/>
          <w:iCs/>
          <w:sz w:val="20"/>
          <w:szCs w:val="20"/>
          <w:lang w:val="en-GB"/>
        </w:rPr>
        <w:t xml:space="preserve">SBFD aware </w:t>
      </w:r>
      <w:r w:rsidRPr="000D401B">
        <w:rPr>
          <w:b/>
          <w:bCs/>
          <w:i/>
          <w:iCs/>
          <w:sz w:val="20"/>
          <w:szCs w:val="20"/>
          <w:lang w:val="en-GB"/>
        </w:rPr>
        <w:t>UE.</w:t>
      </w:r>
    </w:p>
    <w:bookmarkEnd w:id="14"/>
    <w:p w14:paraId="30142EE2" w14:textId="38500A00" w:rsidR="00E46A9D" w:rsidRPr="000D401B" w:rsidRDefault="00E46A9D" w:rsidP="00EA2723">
      <w:pPr>
        <w:pStyle w:val="Heading3"/>
      </w:pPr>
      <w:r w:rsidRPr="000D401B">
        <w:t>Uplink Symbol Muting</w:t>
      </w:r>
    </w:p>
    <w:p w14:paraId="2CF2136B" w14:textId="5EAC6C0F" w:rsidR="00F257E8" w:rsidRPr="000D401B" w:rsidRDefault="00EA2723" w:rsidP="00F257E8">
      <w:pPr>
        <w:spacing w:after="120"/>
        <w:jc w:val="both"/>
        <w:rPr>
          <w:color w:val="000000" w:themeColor="text1"/>
        </w:rPr>
      </w:pPr>
      <w:r w:rsidRPr="000D401B">
        <w:t xml:space="preserve">If legacy TA procedure is directly applied in SBFD operation, without any guard interval between a </w:t>
      </w:r>
      <w:r w:rsidR="0006760B" w:rsidRPr="000D401B">
        <w:t>non-</w:t>
      </w:r>
      <w:r w:rsidRPr="000D401B">
        <w:t>SBFD slot (</w:t>
      </w:r>
      <w:r w:rsidR="00F257E8" w:rsidRPr="000D401B">
        <w:t>DL</w:t>
      </w:r>
      <w:r w:rsidRPr="000D401B">
        <w:t xml:space="preserve">-only slot) and a succeeding SBFD slot, </w:t>
      </w:r>
      <w:r w:rsidRPr="000D401B">
        <w:rPr>
          <w:color w:val="000000" w:themeColor="text1"/>
        </w:rPr>
        <w:t xml:space="preserve">uplink resources </w:t>
      </w:r>
      <w:r w:rsidR="00F257E8" w:rsidRPr="000D401B">
        <w:rPr>
          <w:color w:val="000000" w:themeColor="text1"/>
        </w:rPr>
        <w:t>at the start of</w:t>
      </w:r>
      <w:r w:rsidRPr="000D401B">
        <w:rPr>
          <w:color w:val="000000" w:themeColor="text1"/>
        </w:rPr>
        <w:t xml:space="preserve"> the SBFD slot will overlap with </w:t>
      </w:r>
      <w:r w:rsidR="00F257E8" w:rsidRPr="000D401B">
        <w:rPr>
          <w:color w:val="000000" w:themeColor="text1"/>
        </w:rPr>
        <w:t xml:space="preserve">downlink resources at the end of the non-SBFD slot, as shown in </w:t>
      </w:r>
      <w:r w:rsidR="00A228C2" w:rsidRPr="000D401B">
        <w:rPr>
          <w:color w:val="000000" w:themeColor="text1"/>
        </w:rPr>
        <w:fldChar w:fldCharType="begin"/>
      </w:r>
      <w:r w:rsidR="00A228C2" w:rsidRPr="000D401B">
        <w:rPr>
          <w:color w:val="000000" w:themeColor="text1"/>
        </w:rPr>
        <w:instrText xml:space="preserve"> REF _Ref158995209 \h </w:instrText>
      </w:r>
      <w:r w:rsidR="00A228C2" w:rsidRPr="000D401B">
        <w:rPr>
          <w:color w:val="000000" w:themeColor="text1"/>
        </w:rPr>
      </w:r>
      <w:r w:rsidR="00A228C2" w:rsidRPr="000D401B">
        <w:rPr>
          <w:color w:val="000000" w:themeColor="text1"/>
        </w:rPr>
        <w:fldChar w:fldCharType="separate"/>
      </w:r>
      <w:r w:rsidR="00722BB2" w:rsidRPr="000D401B">
        <w:rPr>
          <w:bdr w:val="none" w:sz="0" w:space="0" w:color="auto" w:frame="1"/>
        </w:rPr>
        <w:t xml:space="preserve">Figure </w:t>
      </w:r>
      <w:r w:rsidR="00722BB2">
        <w:rPr>
          <w:noProof/>
        </w:rPr>
        <w:t>3</w:t>
      </w:r>
      <w:r w:rsidR="00A228C2" w:rsidRPr="000D401B">
        <w:rPr>
          <w:color w:val="000000" w:themeColor="text1"/>
        </w:rPr>
        <w:fldChar w:fldCharType="end"/>
      </w:r>
      <w:r w:rsidR="00F257E8" w:rsidRPr="000D401B">
        <w:rPr>
          <w:color w:val="000000" w:themeColor="text1"/>
        </w:rPr>
        <w:t xml:space="preserve"> (a). This can cause severe interference to any reception on the overlapped downlink resource. </w:t>
      </w:r>
      <w:r w:rsidR="00A228C2" w:rsidRPr="000D401B">
        <w:rPr>
          <w:color w:val="000000" w:themeColor="text1"/>
        </w:rPr>
        <w:fldChar w:fldCharType="begin"/>
      </w:r>
      <w:r w:rsidR="00A228C2" w:rsidRPr="000D401B">
        <w:rPr>
          <w:color w:val="000000" w:themeColor="text1"/>
        </w:rPr>
        <w:instrText xml:space="preserve"> REF _Ref158995209 \h </w:instrText>
      </w:r>
      <w:r w:rsidR="00A228C2" w:rsidRPr="000D401B">
        <w:rPr>
          <w:color w:val="000000" w:themeColor="text1"/>
        </w:rPr>
      </w:r>
      <w:r w:rsidR="00A228C2" w:rsidRPr="000D401B">
        <w:rPr>
          <w:color w:val="000000" w:themeColor="text1"/>
        </w:rPr>
        <w:fldChar w:fldCharType="separate"/>
      </w:r>
      <w:r w:rsidR="00722BB2" w:rsidRPr="000D401B">
        <w:rPr>
          <w:bdr w:val="none" w:sz="0" w:space="0" w:color="auto" w:frame="1"/>
        </w:rPr>
        <w:t xml:space="preserve">Figure </w:t>
      </w:r>
      <w:r w:rsidR="00722BB2">
        <w:rPr>
          <w:noProof/>
        </w:rPr>
        <w:t>3</w:t>
      </w:r>
      <w:r w:rsidR="00A228C2" w:rsidRPr="000D401B">
        <w:rPr>
          <w:color w:val="000000" w:themeColor="text1"/>
        </w:rPr>
        <w:fldChar w:fldCharType="end"/>
      </w:r>
      <w:r w:rsidR="00A228C2" w:rsidRPr="000D401B">
        <w:rPr>
          <w:color w:val="000000" w:themeColor="text1"/>
        </w:rPr>
        <w:t xml:space="preserve"> </w:t>
      </w:r>
      <w:r w:rsidR="00F257E8" w:rsidRPr="000D401B">
        <w:rPr>
          <w:color w:val="000000" w:themeColor="text1"/>
        </w:rPr>
        <w:t>(</w:t>
      </w:r>
      <w:r w:rsidR="00A228C2" w:rsidRPr="000D401B">
        <w:rPr>
          <w:color w:val="000000" w:themeColor="text1"/>
        </w:rPr>
        <w:t>b</w:t>
      </w:r>
      <w:r w:rsidR="00F257E8" w:rsidRPr="000D401B">
        <w:rPr>
          <w:color w:val="000000" w:themeColor="text1"/>
        </w:rPr>
        <w:t>) shows different percentiles of DL SINR loss in the overlapped symbols of the DL-only slot. At the 75</w:t>
      </w:r>
      <w:r w:rsidR="00F257E8" w:rsidRPr="000D401B">
        <w:rPr>
          <w:color w:val="000000" w:themeColor="text1"/>
          <w:vertAlign w:val="superscript"/>
        </w:rPr>
        <w:t>th</w:t>
      </w:r>
      <w:r w:rsidR="00F257E8" w:rsidRPr="000D401B">
        <w:rPr>
          <w:color w:val="000000" w:themeColor="text1"/>
        </w:rPr>
        <w:t xml:space="preserve"> percentile and 90</w:t>
      </w:r>
      <w:r w:rsidR="00F257E8" w:rsidRPr="000D401B">
        <w:rPr>
          <w:color w:val="000000" w:themeColor="text1"/>
          <w:vertAlign w:val="superscript"/>
        </w:rPr>
        <w:t>th</w:t>
      </w:r>
      <w:r w:rsidR="00F257E8" w:rsidRPr="000D401B">
        <w:rPr>
          <w:color w:val="000000" w:themeColor="text1"/>
        </w:rPr>
        <w:t xml:space="preserve"> percentile, DL SINR degradation is 5.85 dB and 21.84 dB, respectively. This means</w:t>
      </w:r>
      <w:r w:rsidR="006E737E" w:rsidRPr="000D401B">
        <w:rPr>
          <w:color w:val="000000" w:themeColor="text1"/>
        </w:rPr>
        <w:t xml:space="preserve"> that</w:t>
      </w:r>
      <w:r w:rsidR="00F257E8" w:rsidRPr="000D401B">
        <w:rPr>
          <w:color w:val="000000" w:themeColor="text1"/>
        </w:rPr>
        <w:t xml:space="preserve"> for more than 25% of </w:t>
      </w:r>
      <w:r w:rsidR="006E737E" w:rsidRPr="000D401B">
        <w:rPr>
          <w:color w:val="000000" w:themeColor="text1"/>
        </w:rPr>
        <w:t xml:space="preserve">the </w:t>
      </w:r>
      <w:r w:rsidR="00F257E8" w:rsidRPr="000D401B">
        <w:rPr>
          <w:color w:val="000000" w:themeColor="text1"/>
        </w:rPr>
        <w:t>time</w:t>
      </w:r>
      <w:r w:rsidR="006E737E" w:rsidRPr="000D401B">
        <w:rPr>
          <w:color w:val="000000" w:themeColor="text1"/>
        </w:rPr>
        <w:t>,</w:t>
      </w:r>
      <w:r w:rsidR="00F257E8" w:rsidRPr="000D401B">
        <w:rPr>
          <w:color w:val="000000" w:themeColor="text1"/>
        </w:rPr>
        <w:t xml:space="preserve"> affected resources experience very high interference and may not be able to decode DL received packets. </w:t>
      </w:r>
    </w:p>
    <w:p w14:paraId="78B5653D" w14:textId="51FDD2B3" w:rsidR="00956541" w:rsidRPr="000D401B" w:rsidRDefault="00956541" w:rsidP="00956541">
      <w:pPr>
        <w:spacing w:after="120"/>
        <w:jc w:val="center"/>
        <w:rPr>
          <w:color w:val="000000" w:themeColor="text1"/>
        </w:rPr>
      </w:pPr>
      <w:r w:rsidRPr="000D401B">
        <w:rPr>
          <w:noProof/>
          <w:color w:val="000000" w:themeColor="text1"/>
        </w:rPr>
        <w:drawing>
          <wp:inline distT="0" distB="0" distL="0" distR="0" wp14:anchorId="75B53AA7" wp14:editId="4497FE1F">
            <wp:extent cx="2069820" cy="1720126"/>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5884" cy="1733476"/>
                    </a:xfrm>
                    <a:prstGeom prst="rect">
                      <a:avLst/>
                    </a:prstGeom>
                    <a:noFill/>
                  </pic:spPr>
                </pic:pic>
              </a:graphicData>
            </a:graphic>
          </wp:inline>
        </w:drawing>
      </w:r>
      <w:r w:rsidR="0082160C" w:rsidRPr="000D401B">
        <w:t xml:space="preserve"> </w:t>
      </w:r>
      <w:r w:rsidR="00143AE3" w:rsidRPr="000D401B">
        <w:t xml:space="preserve"> </w:t>
      </w:r>
      <w:r w:rsidR="0082160C" w:rsidRPr="000D401B">
        <w:t xml:space="preserve">   </w:t>
      </w:r>
      <w:r w:rsidR="0082160C" w:rsidRPr="000D401B">
        <w:rPr>
          <w:noProof/>
        </w:rPr>
        <w:drawing>
          <wp:inline distT="0" distB="0" distL="0" distR="0" wp14:anchorId="784BE892" wp14:editId="132624F9">
            <wp:extent cx="2724150" cy="16635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9864" cy="1685404"/>
                    </a:xfrm>
                    <a:prstGeom prst="rect">
                      <a:avLst/>
                    </a:prstGeom>
                  </pic:spPr>
                </pic:pic>
              </a:graphicData>
            </a:graphic>
          </wp:inline>
        </w:drawing>
      </w:r>
    </w:p>
    <w:p w14:paraId="643C85E4" w14:textId="3D3A903B" w:rsidR="00956541" w:rsidRPr="000D401B" w:rsidRDefault="00956541" w:rsidP="00E318E9">
      <w:pPr>
        <w:spacing w:after="0"/>
        <w:rPr>
          <w:color w:val="000000" w:themeColor="text1"/>
        </w:rPr>
      </w:pPr>
      <w:r w:rsidRPr="000D401B">
        <w:rPr>
          <w:color w:val="000000" w:themeColor="text1"/>
        </w:rPr>
        <w:t xml:space="preserve">               </w:t>
      </w:r>
      <w:r w:rsidR="00624BD1" w:rsidRPr="000D401B">
        <w:rPr>
          <w:color w:val="000000" w:themeColor="text1"/>
        </w:rPr>
        <w:t xml:space="preserve">        </w:t>
      </w:r>
      <w:r w:rsidRPr="000D401B">
        <w:rPr>
          <w:color w:val="000000" w:themeColor="text1"/>
        </w:rPr>
        <w:t xml:space="preserve">               </w:t>
      </w:r>
      <w:r w:rsidR="00C329C2" w:rsidRPr="000D401B">
        <w:rPr>
          <w:color w:val="000000" w:themeColor="text1"/>
        </w:rPr>
        <w:t xml:space="preserve">       </w:t>
      </w:r>
      <w:r w:rsidRPr="000D401B">
        <w:rPr>
          <w:color w:val="000000" w:themeColor="text1"/>
        </w:rPr>
        <w:t>(</w:t>
      </w:r>
      <w:r w:rsidR="00C329C2" w:rsidRPr="000D401B">
        <w:rPr>
          <w:color w:val="000000" w:themeColor="text1"/>
        </w:rPr>
        <w:t>a</w:t>
      </w:r>
      <w:r w:rsidRPr="000D401B">
        <w:rPr>
          <w:color w:val="000000" w:themeColor="text1"/>
        </w:rPr>
        <w:t>)</w:t>
      </w:r>
      <w:r w:rsidR="00AA7A5A" w:rsidRPr="000D401B">
        <w:rPr>
          <w:color w:val="000000" w:themeColor="text1"/>
        </w:rPr>
        <w:t xml:space="preserve">                                                                               </w:t>
      </w:r>
      <w:proofErr w:type="gramStart"/>
      <w:r w:rsidR="00AA7A5A" w:rsidRPr="000D401B">
        <w:rPr>
          <w:color w:val="000000" w:themeColor="text1"/>
        </w:rPr>
        <w:t xml:space="preserve">   (</w:t>
      </w:r>
      <w:proofErr w:type="gramEnd"/>
      <w:r w:rsidR="00AA7A5A" w:rsidRPr="000D401B">
        <w:rPr>
          <w:color w:val="000000" w:themeColor="text1"/>
        </w:rPr>
        <w:t>b)</w:t>
      </w:r>
    </w:p>
    <w:p w14:paraId="00E9724B" w14:textId="60BE4B79" w:rsidR="00956541" w:rsidRPr="000D401B" w:rsidRDefault="0082160C" w:rsidP="001C1AC3">
      <w:pPr>
        <w:spacing w:after="120"/>
        <w:jc w:val="center"/>
        <w:rPr>
          <w:rFonts w:eastAsiaTheme="majorEastAsia"/>
          <w:color w:val="000000" w:themeColor="text1"/>
        </w:rPr>
      </w:pPr>
      <w:bookmarkStart w:id="15" w:name="_Ref158995209"/>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722BB2">
        <w:rPr>
          <w:noProof/>
        </w:rPr>
        <w:t>3</w:t>
      </w:r>
      <w:r w:rsidRPr="000D401B">
        <w:fldChar w:fldCharType="end"/>
      </w:r>
      <w:bookmarkEnd w:id="15"/>
      <w:r w:rsidRPr="000D401B">
        <w:rPr>
          <w:bdr w:val="none" w:sz="0" w:space="0" w:color="auto" w:frame="1"/>
        </w:rPr>
        <w:t xml:space="preserve">: </w:t>
      </w:r>
      <w:r w:rsidR="00956541" w:rsidRPr="000D401B">
        <w:t xml:space="preserve">(a) </w:t>
      </w:r>
      <w:r w:rsidR="001C1AC3" w:rsidRPr="000D401B">
        <w:t>Resource overlapping due to TA</w:t>
      </w:r>
      <w:r w:rsidR="00956541" w:rsidRPr="000D401B">
        <w:rPr>
          <w:rFonts w:eastAsiaTheme="majorEastAsia"/>
          <w:color w:val="000000" w:themeColor="text1"/>
        </w:rPr>
        <w:t xml:space="preserve"> (b) Bar chart of DL SINR loss due to overlapping.</w:t>
      </w:r>
    </w:p>
    <w:p w14:paraId="32FA3608" w14:textId="09084053" w:rsidR="0082160C" w:rsidRPr="000D401B" w:rsidRDefault="0082160C" w:rsidP="0082160C">
      <w:pPr>
        <w:spacing w:after="120"/>
        <w:jc w:val="both"/>
        <w:rPr>
          <w:color w:val="000000" w:themeColor="text1"/>
        </w:rPr>
      </w:pPr>
      <w:r w:rsidRPr="000D401B">
        <w:rPr>
          <w:color w:val="000000" w:themeColor="text1"/>
        </w:rPr>
        <w:t xml:space="preserve">To address this issue, we propose muting of the first symbol in the first SBFD slot following a non-SBFD slot as shown in </w:t>
      </w:r>
      <w:r w:rsidR="00BA283F" w:rsidRPr="000D401B">
        <w:rPr>
          <w:color w:val="000000" w:themeColor="text1"/>
        </w:rPr>
        <w:fldChar w:fldCharType="begin"/>
      </w:r>
      <w:r w:rsidR="00BA283F" w:rsidRPr="000D401B">
        <w:rPr>
          <w:color w:val="000000" w:themeColor="text1"/>
        </w:rPr>
        <w:instrText xml:space="preserve"> REF _Ref158995228 \h </w:instrText>
      </w:r>
      <w:r w:rsidR="00BA283F" w:rsidRPr="000D401B">
        <w:rPr>
          <w:color w:val="000000" w:themeColor="text1"/>
        </w:rPr>
      </w:r>
      <w:r w:rsidR="00BA283F" w:rsidRPr="000D401B">
        <w:rPr>
          <w:color w:val="000000" w:themeColor="text1"/>
        </w:rPr>
        <w:fldChar w:fldCharType="separate"/>
      </w:r>
      <w:r w:rsidR="00722BB2" w:rsidRPr="000D401B">
        <w:rPr>
          <w:bdr w:val="none" w:sz="0" w:space="0" w:color="auto" w:frame="1"/>
        </w:rPr>
        <w:t xml:space="preserve">Figure </w:t>
      </w:r>
      <w:r w:rsidR="00722BB2">
        <w:rPr>
          <w:noProof/>
        </w:rPr>
        <w:t>4</w:t>
      </w:r>
      <w:r w:rsidR="00BA283F" w:rsidRPr="000D401B">
        <w:rPr>
          <w:color w:val="000000" w:themeColor="text1"/>
        </w:rPr>
        <w:fldChar w:fldCharType="end"/>
      </w:r>
      <w:r w:rsidR="00BA283F" w:rsidRPr="000D401B">
        <w:rPr>
          <w:color w:val="000000" w:themeColor="text1"/>
        </w:rPr>
        <w:t xml:space="preserve"> </w:t>
      </w:r>
      <w:r w:rsidRPr="000D401B">
        <w:rPr>
          <w:color w:val="000000" w:themeColor="text1"/>
        </w:rPr>
        <w:t xml:space="preserve">(a). </w:t>
      </w:r>
      <w:r w:rsidR="00533B6E" w:rsidRPr="000D401B">
        <w:rPr>
          <w:color w:val="000000" w:themeColor="text1"/>
        </w:rPr>
        <w:t xml:space="preserve">For a SBFD-aware UE the resource muting can be achieved by defining a new rule such that the UE considers any uplink resource allocation on first symbol in the first SBFD slot following a non-SBFD slot as invalid allocation. </w:t>
      </w:r>
      <w:r w:rsidRPr="000D401B">
        <w:rPr>
          <w:color w:val="000000" w:themeColor="text1"/>
        </w:rPr>
        <w:t xml:space="preserve">Muting eliminates the overlap from the UL transmissions in the SBFD slot thereby reduces the total interference experienced by the affected resources to only CCI. This can reduce the total interference in the affected resources by 5.78 dB, as shown in </w:t>
      </w:r>
      <w:r w:rsidR="00BA283F" w:rsidRPr="000D401B">
        <w:rPr>
          <w:color w:val="000000" w:themeColor="text1"/>
        </w:rPr>
        <w:fldChar w:fldCharType="begin"/>
      </w:r>
      <w:r w:rsidR="00BA283F" w:rsidRPr="000D401B">
        <w:rPr>
          <w:color w:val="000000" w:themeColor="text1"/>
        </w:rPr>
        <w:instrText xml:space="preserve"> REF _Ref158995228 \h </w:instrText>
      </w:r>
      <w:r w:rsidR="00BA283F" w:rsidRPr="000D401B">
        <w:rPr>
          <w:color w:val="000000" w:themeColor="text1"/>
        </w:rPr>
      </w:r>
      <w:r w:rsidR="00BA283F" w:rsidRPr="000D401B">
        <w:rPr>
          <w:color w:val="000000" w:themeColor="text1"/>
        </w:rPr>
        <w:fldChar w:fldCharType="separate"/>
      </w:r>
      <w:r w:rsidR="00722BB2" w:rsidRPr="000D401B">
        <w:rPr>
          <w:bdr w:val="none" w:sz="0" w:space="0" w:color="auto" w:frame="1"/>
        </w:rPr>
        <w:t xml:space="preserve">Figure </w:t>
      </w:r>
      <w:r w:rsidR="00722BB2">
        <w:rPr>
          <w:noProof/>
        </w:rPr>
        <w:t>4</w:t>
      </w:r>
      <w:r w:rsidR="00BA283F" w:rsidRPr="000D401B">
        <w:rPr>
          <w:color w:val="000000" w:themeColor="text1"/>
        </w:rPr>
        <w:fldChar w:fldCharType="end"/>
      </w:r>
      <w:r w:rsidR="00BA283F" w:rsidRPr="000D401B">
        <w:rPr>
          <w:color w:val="000000" w:themeColor="text1"/>
        </w:rPr>
        <w:t xml:space="preserve"> </w:t>
      </w:r>
      <w:r w:rsidRPr="000D401B">
        <w:rPr>
          <w:color w:val="000000" w:themeColor="text1"/>
        </w:rPr>
        <w:t xml:space="preserve">(b). </w:t>
      </w:r>
    </w:p>
    <w:p w14:paraId="05055C86" w14:textId="77777777" w:rsidR="0082160C" w:rsidRPr="000D401B" w:rsidRDefault="0082160C" w:rsidP="0082160C">
      <w:pPr>
        <w:spacing w:after="120"/>
        <w:jc w:val="both"/>
        <w:rPr>
          <w:color w:val="000000" w:themeColor="text1"/>
        </w:rPr>
      </w:pPr>
    </w:p>
    <w:p w14:paraId="27E5A5BE" w14:textId="7E1E5303" w:rsidR="00E46A9D" w:rsidRPr="000D401B" w:rsidRDefault="0082160C" w:rsidP="007830F7">
      <w:pPr>
        <w:spacing w:after="0"/>
        <w:jc w:val="center"/>
        <w:rPr>
          <w:color w:val="000000" w:themeColor="text1"/>
        </w:rPr>
      </w:pPr>
      <w:r w:rsidRPr="000D401B">
        <w:rPr>
          <w:noProof/>
          <w:color w:val="000000" w:themeColor="text1"/>
        </w:rPr>
        <w:lastRenderedPageBreak/>
        <w:drawing>
          <wp:inline distT="0" distB="0" distL="0" distR="0" wp14:anchorId="653C0436" wp14:editId="467730CE">
            <wp:extent cx="2152650" cy="1466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2650" cy="1466850"/>
                    </a:xfrm>
                    <a:prstGeom prst="rect">
                      <a:avLst/>
                    </a:prstGeom>
                    <a:noFill/>
                    <a:ln>
                      <a:noFill/>
                    </a:ln>
                  </pic:spPr>
                </pic:pic>
              </a:graphicData>
            </a:graphic>
          </wp:inline>
        </w:drawing>
      </w:r>
      <w:r w:rsidRPr="000D401B">
        <w:rPr>
          <w:color w:val="000000" w:themeColor="text1"/>
        </w:rPr>
        <w:t xml:space="preserve">       </w:t>
      </w:r>
      <w:r w:rsidR="00EC76B4" w:rsidRPr="000D401B">
        <w:rPr>
          <w:noProof/>
          <w:color w:val="000000" w:themeColor="text1"/>
        </w:rPr>
        <w:drawing>
          <wp:inline distT="0" distB="0" distL="0" distR="0" wp14:anchorId="4E62EA92" wp14:editId="4549C488">
            <wp:extent cx="2640842" cy="1504414"/>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7226" cy="1530838"/>
                    </a:xfrm>
                    <a:prstGeom prst="rect">
                      <a:avLst/>
                    </a:prstGeom>
                  </pic:spPr>
                </pic:pic>
              </a:graphicData>
            </a:graphic>
          </wp:inline>
        </w:drawing>
      </w:r>
    </w:p>
    <w:p w14:paraId="4B544A21" w14:textId="486CD781" w:rsidR="0082160C" w:rsidRPr="000D401B" w:rsidRDefault="0082160C" w:rsidP="007830F7">
      <w:pPr>
        <w:spacing w:after="0"/>
      </w:pPr>
      <w:r w:rsidRPr="000D401B">
        <w:t xml:space="preserve">                 </w:t>
      </w:r>
      <w:r w:rsidR="00AA7A5A" w:rsidRPr="000D401B">
        <w:t xml:space="preserve">                             </w:t>
      </w:r>
      <w:r w:rsidRPr="000D401B">
        <w:t xml:space="preserve"> (a)                                       </w:t>
      </w:r>
      <w:r w:rsidR="00B92921" w:rsidRPr="000D401B">
        <w:t xml:space="preserve">                                   </w:t>
      </w:r>
      <w:proofErr w:type="gramStart"/>
      <w:r w:rsidR="00B92921" w:rsidRPr="000D401B">
        <w:t xml:space="preserve">  </w:t>
      </w:r>
      <w:r w:rsidRPr="000D401B">
        <w:t xml:space="preserve"> (</w:t>
      </w:r>
      <w:proofErr w:type="gramEnd"/>
      <w:r w:rsidRPr="000D401B">
        <w:t>b)</w:t>
      </w:r>
    </w:p>
    <w:p w14:paraId="56854207" w14:textId="6801444F" w:rsidR="0082160C" w:rsidRPr="000D401B" w:rsidRDefault="0082160C" w:rsidP="00D44652">
      <w:pPr>
        <w:spacing w:after="0"/>
        <w:ind w:left="360"/>
        <w:jc w:val="center"/>
        <w:rPr>
          <w:rFonts w:eastAsiaTheme="majorEastAsia"/>
          <w:color w:val="000000" w:themeColor="text1"/>
        </w:rPr>
      </w:pPr>
      <w:bookmarkStart w:id="16" w:name="_Ref15899522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722BB2">
        <w:rPr>
          <w:noProof/>
        </w:rPr>
        <w:t>4</w:t>
      </w:r>
      <w:r w:rsidRPr="000D401B">
        <w:fldChar w:fldCharType="end"/>
      </w:r>
      <w:bookmarkEnd w:id="16"/>
      <w:r w:rsidRPr="000D401B">
        <w:rPr>
          <w:bdr w:val="none" w:sz="0" w:space="0" w:color="auto" w:frame="1"/>
        </w:rPr>
        <w:t xml:space="preserve">: </w:t>
      </w:r>
      <w:r w:rsidRPr="000D401B">
        <w:t xml:space="preserve">(a) </w:t>
      </w:r>
      <w:r w:rsidRPr="000D401B">
        <w:rPr>
          <w:rFonts w:eastAsiaTheme="majorEastAsia"/>
          <w:color w:val="000000" w:themeColor="text1"/>
        </w:rPr>
        <w:t>UL symbol muting in SBFD slot to avoid inter-UE CLI (b) Interference reduction in affected resources.</w:t>
      </w:r>
    </w:p>
    <w:p w14:paraId="6013A80D" w14:textId="59D7C8EF" w:rsidR="00CE44FE" w:rsidRPr="000D401B" w:rsidRDefault="00CE44FE">
      <w:pPr>
        <w:pStyle w:val="ListParagraph"/>
        <w:numPr>
          <w:ilvl w:val="0"/>
          <w:numId w:val="18"/>
        </w:numPr>
        <w:jc w:val="both"/>
        <w:rPr>
          <w:color w:val="000000" w:themeColor="text1"/>
          <w:sz w:val="20"/>
          <w:szCs w:val="20"/>
          <w:lang w:val="en-GB"/>
        </w:rPr>
      </w:pPr>
      <w:bookmarkStart w:id="17" w:name="_Ref159066536"/>
      <w:r w:rsidRPr="000D401B">
        <w:rPr>
          <w:b/>
          <w:bCs/>
          <w:i/>
          <w:iCs/>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2A7C3FD8" w14:textId="4E40B5E6" w:rsidR="00DE302E" w:rsidRPr="00822F77" w:rsidRDefault="00415EF0">
      <w:pPr>
        <w:pStyle w:val="ListParagraph"/>
        <w:numPr>
          <w:ilvl w:val="0"/>
          <w:numId w:val="15"/>
        </w:numPr>
        <w:rPr>
          <w:b/>
          <w:bCs/>
          <w:i/>
          <w:iCs/>
          <w:sz w:val="20"/>
          <w:szCs w:val="20"/>
          <w:lang w:val="en-GB"/>
        </w:rPr>
      </w:pPr>
      <w:bookmarkStart w:id="18" w:name="_Ref159066398"/>
      <w:bookmarkEnd w:id="17"/>
      <w:r w:rsidRPr="000D401B">
        <w:rPr>
          <w:rFonts w:cstheme="minorHAnsi"/>
          <w:b/>
          <w:bCs/>
          <w:i/>
          <w:iCs/>
          <w:sz w:val="20"/>
          <w:szCs w:val="20"/>
          <w:lang w:val="en-GB"/>
        </w:rPr>
        <w:t>Support</w:t>
      </w:r>
      <w:r w:rsidRPr="000D401B">
        <w:rPr>
          <w:b/>
          <w:i/>
          <w:iCs/>
          <w:sz w:val="20"/>
          <w:szCs w:val="20"/>
          <w:lang w:val="en-GB"/>
        </w:rPr>
        <w:t xml:space="preserve"> muting of the </w:t>
      </w:r>
      <w:r w:rsidRPr="000D401B">
        <w:rPr>
          <w:b/>
          <w:bCs/>
          <w:i/>
          <w:iCs/>
          <w:color w:val="000000" w:themeColor="text1"/>
          <w:sz w:val="20"/>
          <w:szCs w:val="20"/>
          <w:lang w:val="en-GB"/>
        </w:rPr>
        <w:t>first UL symbol in the first SBFD slot after a non-SBFD (DL-only) slot.</w:t>
      </w:r>
      <w:bookmarkStart w:id="19" w:name="_Ref159066402"/>
      <w:bookmarkStart w:id="20" w:name="_Ref163040382"/>
      <w:bookmarkEnd w:id="18"/>
    </w:p>
    <w:p w14:paraId="238F1E02" w14:textId="3E16586A" w:rsidR="00822F77" w:rsidRDefault="00822F77" w:rsidP="00822F77">
      <w:pPr>
        <w:pStyle w:val="ListParagraph"/>
        <w:ind w:left="0"/>
        <w:rPr>
          <w:rFonts w:cstheme="minorHAnsi"/>
          <w:b/>
          <w:bCs/>
          <w:i/>
          <w:iCs/>
          <w:sz w:val="20"/>
          <w:szCs w:val="20"/>
          <w:lang w:val="en-GB"/>
        </w:rPr>
      </w:pPr>
    </w:p>
    <w:p w14:paraId="5EB661E0" w14:textId="77777777" w:rsidR="00BA6011" w:rsidRPr="00BA6011" w:rsidRDefault="00BA6011" w:rsidP="00BA6011">
      <w:pPr>
        <w:pStyle w:val="Heading2"/>
      </w:pPr>
      <w:r w:rsidRPr="00BA6011">
        <w:t xml:space="preserve">gNB-to-gNB CLI Handling Schemes </w:t>
      </w:r>
    </w:p>
    <w:p w14:paraId="7A4AAF2C" w14:textId="75582EA3" w:rsidR="00822F77" w:rsidRDefault="00121E22" w:rsidP="00BA6011">
      <w:pPr>
        <w:pStyle w:val="Heading3"/>
      </w:pPr>
      <w:r>
        <w:t xml:space="preserve">UL Resource Muting for </w:t>
      </w:r>
      <w:r w:rsidR="00BA6011">
        <w:t xml:space="preserve">gNB-to-gNB CLI Measurement </w:t>
      </w:r>
    </w:p>
    <w:p w14:paraId="213A32C1" w14:textId="03CB9E6E" w:rsidR="00121E22" w:rsidRDefault="00121E22" w:rsidP="00121E22">
      <w:pPr>
        <w:jc w:val="both"/>
      </w:pPr>
      <w:r>
        <w:t>In previous RAN1 meetings, UL resource muting ha</w:t>
      </w:r>
      <w:r w:rsidR="00AF73A1">
        <w:t>s</w:t>
      </w:r>
      <w:r>
        <w:t xml:space="preserve"> been discussed as a means to ensure accurate gNB-to-gNB CLI measurement </w:t>
      </w:r>
      <w:r w:rsidR="00AF73A1">
        <w:t xml:space="preserve">by </w:t>
      </w:r>
      <w:r>
        <w:t>victim gNB</w:t>
      </w:r>
      <w:r w:rsidR="00AF73A1">
        <w:t>s</w:t>
      </w:r>
      <w:r>
        <w:t xml:space="preserve">. It needs to be determined by RAN1 whether to support transparent UL resource muting or non-transparent UL resource muting. In RAN1#117, RAN1 outlined the specification efforts required in case non-transparent UL resource muting is supported. It is obvious that supporting non-transparent UL resource muting will have a high specification impact. In addition, supporting RE level non-transparent UL resource muting may result in a significant increase in UE implementation complexity. Transparent UL resource muting, on the other hand, can be achieved by gNB scheduling with less impact on specification and UE complexity. </w:t>
      </w:r>
      <w:r w:rsidR="00E31538">
        <w:t xml:space="preserve">Therefore, we do not support non-transparent UL resource muting for gNB-to-gNB CLI measurement. </w:t>
      </w:r>
    </w:p>
    <w:p w14:paraId="6CDE0CC8" w14:textId="72A7C19D" w:rsidR="00121E22" w:rsidRPr="00E54724" w:rsidRDefault="00121E22" w:rsidP="00121E22">
      <w:pPr>
        <w:pStyle w:val="ListParagraph"/>
        <w:numPr>
          <w:ilvl w:val="0"/>
          <w:numId w:val="18"/>
        </w:numPr>
        <w:jc w:val="both"/>
        <w:rPr>
          <w:color w:val="000000" w:themeColor="text1"/>
          <w:sz w:val="20"/>
          <w:szCs w:val="20"/>
          <w:lang w:val="en-GB"/>
        </w:rPr>
      </w:pPr>
      <w:r w:rsidRPr="00121E22">
        <w:rPr>
          <w:b/>
          <w:bCs/>
          <w:i/>
          <w:iCs/>
          <w:sz w:val="20"/>
          <w:szCs w:val="20"/>
          <w:lang w:val="en-GB"/>
        </w:rPr>
        <w:t>Transparent UL resource muting</w:t>
      </w:r>
      <w:r>
        <w:rPr>
          <w:b/>
          <w:bCs/>
          <w:i/>
          <w:iCs/>
          <w:sz w:val="20"/>
          <w:szCs w:val="20"/>
          <w:lang w:val="en-GB"/>
        </w:rPr>
        <w:t xml:space="preserve"> </w:t>
      </w:r>
      <w:r w:rsidRPr="00121E22">
        <w:rPr>
          <w:b/>
          <w:bCs/>
          <w:i/>
          <w:iCs/>
          <w:sz w:val="20"/>
          <w:szCs w:val="20"/>
          <w:lang w:val="en-GB"/>
        </w:rPr>
        <w:t>can be achieved by gNB scheduling with less impact on specification and UE complexity</w:t>
      </w:r>
    </w:p>
    <w:p w14:paraId="32F55854" w14:textId="282CD686" w:rsidR="00AB3C0E" w:rsidRPr="00306112" w:rsidRDefault="00E54724" w:rsidP="00121E22">
      <w:pPr>
        <w:pStyle w:val="ListParagraph"/>
        <w:numPr>
          <w:ilvl w:val="0"/>
          <w:numId w:val="15"/>
        </w:numPr>
        <w:rPr>
          <w:b/>
          <w:bCs/>
          <w:i/>
          <w:iCs/>
          <w:sz w:val="20"/>
          <w:szCs w:val="20"/>
          <w:lang w:val="en-GB"/>
        </w:rPr>
      </w:pPr>
      <w:r>
        <w:rPr>
          <w:rFonts w:cstheme="minorHAnsi"/>
          <w:b/>
          <w:bCs/>
          <w:i/>
          <w:iCs/>
          <w:sz w:val="20"/>
          <w:szCs w:val="20"/>
          <w:lang w:val="en-GB"/>
        </w:rPr>
        <w:t>Do not s</w:t>
      </w:r>
      <w:r w:rsidR="00AB3C0E" w:rsidRPr="000D401B">
        <w:rPr>
          <w:rFonts w:cstheme="minorHAnsi"/>
          <w:b/>
          <w:bCs/>
          <w:i/>
          <w:iCs/>
          <w:sz w:val="20"/>
          <w:szCs w:val="20"/>
          <w:lang w:val="en-GB"/>
        </w:rPr>
        <w:t>upport</w:t>
      </w:r>
      <w:r>
        <w:rPr>
          <w:rFonts w:cstheme="minorHAnsi"/>
          <w:b/>
          <w:bCs/>
          <w:i/>
          <w:iCs/>
          <w:sz w:val="20"/>
          <w:szCs w:val="20"/>
          <w:lang w:val="en-GB"/>
        </w:rPr>
        <w:t xml:space="preserve"> non-transparent UL resource</w:t>
      </w:r>
      <w:r w:rsidR="00AB3C0E" w:rsidRPr="000D401B">
        <w:rPr>
          <w:b/>
          <w:i/>
          <w:iCs/>
          <w:sz w:val="20"/>
          <w:szCs w:val="20"/>
          <w:lang w:val="en-GB"/>
        </w:rPr>
        <w:t xml:space="preserve"> muting</w:t>
      </w:r>
      <w:r>
        <w:rPr>
          <w:b/>
          <w:i/>
          <w:iCs/>
          <w:sz w:val="20"/>
          <w:szCs w:val="20"/>
          <w:lang w:val="en-GB"/>
        </w:rPr>
        <w:t xml:space="preserve"> for gNB-to-gNB CLI meas</w:t>
      </w:r>
      <w:r w:rsidR="00C309DB">
        <w:rPr>
          <w:b/>
          <w:i/>
          <w:iCs/>
          <w:sz w:val="20"/>
          <w:szCs w:val="20"/>
          <w:lang w:val="en-GB"/>
        </w:rPr>
        <w:t>u</w:t>
      </w:r>
      <w:r>
        <w:rPr>
          <w:b/>
          <w:i/>
          <w:iCs/>
          <w:sz w:val="20"/>
          <w:szCs w:val="20"/>
          <w:lang w:val="en-GB"/>
        </w:rPr>
        <w:t>rement</w:t>
      </w:r>
      <w:r w:rsidR="00AB3C0E" w:rsidRPr="000D401B">
        <w:rPr>
          <w:b/>
          <w:bCs/>
          <w:i/>
          <w:iCs/>
          <w:color w:val="000000" w:themeColor="text1"/>
          <w:sz w:val="20"/>
          <w:szCs w:val="20"/>
          <w:lang w:val="en-GB"/>
        </w:rPr>
        <w:t>.</w:t>
      </w:r>
    </w:p>
    <w:bookmarkEnd w:id="19"/>
    <w:bookmarkEnd w:id="20"/>
    <w:p w14:paraId="4931F5F1" w14:textId="415E0D2F" w:rsidR="00822F77" w:rsidRPr="00822F77" w:rsidRDefault="0099307C" w:rsidP="00822F77">
      <w:pPr>
        <w:pStyle w:val="Heading1"/>
        <w:jc w:val="both"/>
      </w:pPr>
      <w:r w:rsidRPr="000D401B">
        <w:t>Conclusion</w:t>
      </w:r>
    </w:p>
    <w:p w14:paraId="3A19D090" w14:textId="2C0BA42B"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SBFD for NR</w:t>
      </w:r>
      <w:r w:rsidR="00B33716" w:rsidRPr="000D401B">
        <w:rPr>
          <w:rStyle w:val="normaltextrun"/>
          <w:shd w:val="clear" w:color="auto" w:fill="FFFFFF"/>
        </w:rPr>
        <w:t xml:space="preserve">, and </w:t>
      </w:r>
      <w:r w:rsidR="00F8296B" w:rsidRPr="000D401B">
        <w:rPr>
          <w:rStyle w:val="normaltextrun"/>
          <w:shd w:val="clear" w:color="auto" w:fill="FFFFFF"/>
        </w:rPr>
        <w:t>included</w:t>
      </w:r>
      <w:r w:rsidR="00B33716" w:rsidRPr="000D401B">
        <w:rPr>
          <w:rStyle w:val="normaltextrun"/>
          <w:shd w:val="clear" w:color="auto" w:fill="FFFFFF"/>
        </w:rPr>
        <w:t xml:space="preserve"> </w:t>
      </w:r>
      <w:r w:rsidR="00B33716" w:rsidRPr="000D401B">
        <w:t xml:space="preserve">considerations </w:t>
      </w:r>
      <w:r w:rsidR="00AA5D66" w:rsidRPr="000D401B">
        <w:t>on subband</w:t>
      </w:r>
      <w:r w:rsidR="008D559D" w:rsidRPr="000D401B">
        <w:t xml:space="preserve"> </w:t>
      </w:r>
      <w:r w:rsidR="00AA5D66" w:rsidRPr="000D401B">
        <w:t>partition signalling and operation,</w:t>
      </w:r>
      <w:r w:rsidR="008D559D" w:rsidRPr="000D401B">
        <w:t xml:space="preserve"> and </w:t>
      </w:r>
      <w:r w:rsidR="00AA5D66" w:rsidRPr="000D401B">
        <w:t>frequency domain-resource allocation</w:t>
      </w:r>
      <w:r w:rsidR="00671093" w:rsidRPr="000D401B">
        <w:t xml:space="preserve"> </w:t>
      </w:r>
      <w:r w:rsidR="008D559D" w:rsidRPr="000D401B">
        <w:t>a</w:t>
      </w:r>
      <w:r w:rsidR="00AA5D66" w:rsidRPr="000D401B">
        <w:t>nd</w:t>
      </w:r>
      <w:r w:rsidR="008D559D" w:rsidRPr="000D401B">
        <w:t xml:space="preserve"> UE-</w:t>
      </w:r>
      <w:r w:rsidR="008A1CCA" w:rsidRPr="000D401B">
        <w:t>to-</w:t>
      </w:r>
      <w:r w:rsidR="008D559D" w:rsidRPr="000D401B">
        <w:t>UE CLI measurement</w:t>
      </w:r>
      <w:r w:rsidR="00B33716" w:rsidRPr="000D401B">
        <w:rPr>
          <w:rFonts w:eastAsia="Times New Roman"/>
          <w:lang w:eastAsia="da-DK"/>
        </w:rPr>
        <w:t xml:space="preserve"> </w:t>
      </w:r>
      <w:r w:rsidR="008D559D" w:rsidRPr="000D401B">
        <w:rPr>
          <w:rFonts w:eastAsia="Times New Roman"/>
          <w:lang w:eastAsia="da-DK"/>
        </w:rPr>
        <w:t xml:space="preserve">in </w:t>
      </w:r>
      <w:r w:rsidR="00B33716" w:rsidRPr="000D401B">
        <w:t>SBFD</w:t>
      </w:r>
      <w:r w:rsidR="00B33716" w:rsidRPr="000D401B">
        <w:rPr>
          <w:rStyle w:val="normaltextrun"/>
          <w:shd w:val="clear" w:color="auto" w:fill="FFFFFF"/>
        </w:rPr>
        <w:t>.</w:t>
      </w:r>
    </w:p>
    <w:p w14:paraId="68ACAD44" w14:textId="7010A3A5" w:rsidR="00057C5E" w:rsidRPr="000D401B" w:rsidRDefault="00057C5E">
      <w:pPr>
        <w:pStyle w:val="ListParagraph"/>
        <w:numPr>
          <w:ilvl w:val="0"/>
          <w:numId w:val="8"/>
        </w:numPr>
        <w:jc w:val="both"/>
        <w:rPr>
          <w:rStyle w:val="normaltextrun"/>
          <w:b/>
          <w:bCs/>
          <w:i/>
          <w:iCs/>
          <w:sz w:val="20"/>
          <w:szCs w:val="20"/>
          <w:shd w:val="clear" w:color="auto" w:fill="FFFFFF"/>
          <w:lang w:val="en-GB"/>
        </w:rPr>
      </w:pPr>
      <w:r w:rsidRPr="000D401B">
        <w:rPr>
          <w:rStyle w:val="normaltextrun"/>
          <w:b/>
          <w:bCs/>
          <w:i/>
          <w:iCs/>
          <w:sz w:val="20"/>
          <w:szCs w:val="20"/>
          <w:shd w:val="clear" w:color="auto" w:fill="FFFFFF"/>
          <w:lang w:val="en-GB"/>
        </w:rPr>
        <w:t>It is possible to have a scenario where SRS transmission toward the gNB is not frequent enough to allow up to date CLI measurement and reporting in SBFD operation.</w:t>
      </w:r>
    </w:p>
    <w:p w14:paraId="57AC2ABA" w14:textId="7256987D" w:rsidR="007D6AC3" w:rsidRPr="000D401B" w:rsidRDefault="00057C5E">
      <w:pPr>
        <w:pStyle w:val="ListParagraph"/>
        <w:numPr>
          <w:ilvl w:val="0"/>
          <w:numId w:val="8"/>
        </w:numPr>
        <w:jc w:val="both"/>
        <w:rPr>
          <w:b/>
          <w:bCs/>
          <w:i/>
          <w:iCs/>
          <w:sz w:val="20"/>
          <w:szCs w:val="20"/>
          <w:shd w:val="clear" w:color="auto" w:fill="FFFFFF"/>
          <w:lang w:val="en-GB"/>
        </w:rPr>
      </w:pPr>
      <w:r w:rsidRPr="000D401B">
        <w:rPr>
          <w:rStyle w:val="normaltextrun"/>
          <w:b/>
          <w:bCs/>
          <w:i/>
          <w:iCs/>
          <w:sz w:val="20"/>
          <w:szCs w:val="20"/>
          <w:shd w:val="clear" w:color="auto" w:fill="FFFFFF"/>
          <w:lang w:val="en-GB"/>
        </w:rPr>
        <w:t>Having dedicated SRS transmissions solely for the purpose of CLI measurement can support fast, reliable, and more accurate SRS-RSRP measurement and reporting.</w:t>
      </w:r>
    </w:p>
    <w:p w14:paraId="504D4294" w14:textId="41A2E26B" w:rsidR="007D6AC3" w:rsidRPr="000D401B" w:rsidRDefault="007D6AC3">
      <w:pPr>
        <w:pStyle w:val="ListParagraph"/>
        <w:numPr>
          <w:ilvl w:val="0"/>
          <w:numId w:val="8"/>
        </w:numPr>
        <w:spacing w:after="60"/>
        <w:jc w:val="both"/>
        <w:rPr>
          <w:b/>
          <w:bCs/>
          <w:i/>
          <w:iCs/>
          <w:sz w:val="20"/>
          <w:szCs w:val="20"/>
          <w:lang w:val="en-GB"/>
        </w:rPr>
      </w:pPr>
      <w:r w:rsidRPr="000D401B">
        <w:rPr>
          <w:b/>
          <w:bCs/>
          <w:i/>
          <w:iCs/>
          <w:sz w:val="20"/>
          <w:szCs w:val="20"/>
          <w:lang w:val="en-GB"/>
        </w:rPr>
        <w:t>With dedicated SRS resources for UE-to-UE CLI measurement, reusing the existing SRS power control loop can result in a higher transmit power consumption</w:t>
      </w:r>
    </w:p>
    <w:p w14:paraId="27614A6A" w14:textId="281780E6" w:rsidR="007D6AC3" w:rsidRPr="000D401B" w:rsidRDefault="007D6AC3">
      <w:pPr>
        <w:pStyle w:val="ListParagraph"/>
        <w:numPr>
          <w:ilvl w:val="0"/>
          <w:numId w:val="8"/>
        </w:numPr>
        <w:spacing w:after="60"/>
        <w:jc w:val="both"/>
        <w:rPr>
          <w:b/>
          <w:bCs/>
          <w:i/>
          <w:iCs/>
          <w:sz w:val="20"/>
          <w:szCs w:val="20"/>
          <w:lang w:val="en-GB"/>
        </w:rPr>
      </w:pPr>
      <w:r w:rsidRPr="000D401B">
        <w:rPr>
          <w:b/>
          <w:bCs/>
          <w:i/>
          <w:iCs/>
          <w:sz w:val="20"/>
          <w:szCs w:val="20"/>
          <w:lang w:val="en-GB"/>
        </w:rPr>
        <w:t>Allowing low power SRS transmissions intended for CLI measurement can reduce power consumption as well as inter-cell interference.</w:t>
      </w:r>
    </w:p>
    <w:p w14:paraId="1C76B336" w14:textId="7A87EF59" w:rsidR="007D6AC3" w:rsidRPr="000D401B" w:rsidRDefault="007D6AC3">
      <w:pPr>
        <w:pStyle w:val="ListParagraph"/>
        <w:numPr>
          <w:ilvl w:val="0"/>
          <w:numId w:val="8"/>
        </w:numPr>
        <w:spacing w:after="60"/>
        <w:jc w:val="both"/>
        <w:rPr>
          <w:b/>
          <w:bCs/>
          <w:i/>
          <w:iCs/>
          <w:sz w:val="20"/>
          <w:szCs w:val="20"/>
          <w:lang w:val="en-GB"/>
        </w:rPr>
      </w:pPr>
      <w:r w:rsidRPr="000D401B">
        <w:rPr>
          <w:b/>
          <w:bCs/>
          <w:i/>
          <w:iCs/>
          <w:sz w:val="20"/>
          <w:szCs w:val="20"/>
          <w:lang w:val="en-GB"/>
        </w:rPr>
        <w:t>The resource overhead cost is avoided when uplink subband resources of a SBFD slot is used for CLI-RSSI measurement</w:t>
      </w:r>
    </w:p>
    <w:p w14:paraId="4BF6361F" w14:textId="57C64420" w:rsidR="007D6AC3" w:rsidRPr="000D401B" w:rsidRDefault="007D6AC3">
      <w:pPr>
        <w:pStyle w:val="ListParagraph"/>
        <w:numPr>
          <w:ilvl w:val="0"/>
          <w:numId w:val="8"/>
        </w:numPr>
        <w:spacing w:after="60"/>
        <w:jc w:val="both"/>
        <w:rPr>
          <w:b/>
          <w:bCs/>
          <w:i/>
          <w:iCs/>
          <w:sz w:val="20"/>
          <w:szCs w:val="20"/>
          <w:lang w:val="en-GB"/>
        </w:rPr>
      </w:pPr>
      <w:r w:rsidRPr="000D401B">
        <w:rPr>
          <w:b/>
          <w:bCs/>
          <w:i/>
          <w:iCs/>
          <w:sz w:val="20"/>
          <w:szCs w:val="20"/>
          <w:lang w:val="en-GB"/>
        </w:rPr>
        <w:t xml:space="preserve">CLI-RSSI measurement on </w:t>
      </w:r>
      <w:r w:rsidR="00537CEE">
        <w:rPr>
          <w:b/>
          <w:bCs/>
          <w:i/>
          <w:iCs/>
          <w:sz w:val="20"/>
          <w:szCs w:val="20"/>
          <w:lang w:val="en-GB"/>
        </w:rPr>
        <w:t>UL</w:t>
      </w:r>
      <w:r w:rsidRPr="000D401B">
        <w:rPr>
          <w:b/>
          <w:bCs/>
          <w:i/>
          <w:iCs/>
          <w:sz w:val="20"/>
          <w:szCs w:val="20"/>
          <w:lang w:val="en-GB"/>
        </w:rPr>
        <w:t xml:space="preserve"> subband can help to identify individual aggressor UEs by allowing measurements on finer RB Groups of the </w:t>
      </w:r>
      <w:r w:rsidR="00537CEE">
        <w:rPr>
          <w:b/>
          <w:bCs/>
          <w:i/>
          <w:iCs/>
          <w:sz w:val="20"/>
          <w:szCs w:val="20"/>
          <w:lang w:val="en-GB"/>
        </w:rPr>
        <w:t>UL</w:t>
      </w:r>
      <w:r w:rsidRPr="000D401B">
        <w:rPr>
          <w:b/>
          <w:bCs/>
          <w:i/>
          <w:iCs/>
          <w:sz w:val="20"/>
          <w:szCs w:val="20"/>
          <w:lang w:val="en-GB"/>
        </w:rPr>
        <w:t xml:space="preserve"> subband.</w:t>
      </w:r>
    </w:p>
    <w:p w14:paraId="68E26BF9" w14:textId="466FDB87" w:rsidR="007D6AC3" w:rsidRPr="000D401B" w:rsidRDefault="007D6AC3">
      <w:pPr>
        <w:pStyle w:val="ListParagraph"/>
        <w:numPr>
          <w:ilvl w:val="0"/>
          <w:numId w:val="8"/>
        </w:numPr>
        <w:spacing w:after="60"/>
        <w:jc w:val="both"/>
        <w:rPr>
          <w:b/>
          <w:bCs/>
          <w:i/>
          <w:iCs/>
          <w:sz w:val="20"/>
          <w:szCs w:val="20"/>
          <w:lang w:val="en-GB"/>
        </w:rPr>
      </w:pPr>
      <w:r w:rsidRPr="000D401B">
        <w:rPr>
          <w:b/>
          <w:bCs/>
          <w:i/>
          <w:iCs/>
          <w:sz w:val="20"/>
          <w:szCs w:val="20"/>
          <w:lang w:val="en-GB"/>
        </w:rPr>
        <w:t>Allowing</w:t>
      </w:r>
      <w:r w:rsidR="00537CEE">
        <w:rPr>
          <w:b/>
          <w:bCs/>
          <w:i/>
          <w:iCs/>
          <w:sz w:val="20"/>
          <w:szCs w:val="20"/>
          <w:lang w:val="en-GB"/>
        </w:rPr>
        <w:t xml:space="preserve"> L2 based</w:t>
      </w:r>
      <w:r w:rsidRPr="000D401B">
        <w:rPr>
          <w:sz w:val="20"/>
          <w:szCs w:val="20"/>
          <w:lang w:val="en-GB"/>
        </w:rPr>
        <w:t xml:space="preserve"> </w:t>
      </w:r>
      <w:r w:rsidRPr="000D401B">
        <w:rPr>
          <w:b/>
          <w:bCs/>
          <w:i/>
          <w:iCs/>
          <w:sz w:val="20"/>
          <w:szCs w:val="20"/>
          <w:lang w:val="en-GB"/>
        </w:rPr>
        <w:t>autonomous detection and reporting of UE-to-UE CLI can ensure faster and more reliable CLI reporting in SBFD operation.</w:t>
      </w:r>
    </w:p>
    <w:p w14:paraId="07511EBD" w14:textId="67E2E1BB" w:rsidR="007D6AC3" w:rsidRPr="000D401B" w:rsidRDefault="00687B18">
      <w:pPr>
        <w:pStyle w:val="ListParagraph"/>
        <w:numPr>
          <w:ilvl w:val="0"/>
          <w:numId w:val="8"/>
        </w:numPr>
        <w:spacing w:after="60"/>
        <w:jc w:val="both"/>
        <w:rPr>
          <w:b/>
          <w:bCs/>
          <w:i/>
          <w:iCs/>
          <w:sz w:val="20"/>
          <w:szCs w:val="20"/>
          <w:lang w:val="en-GB"/>
        </w:rPr>
      </w:pPr>
      <w:r>
        <w:rPr>
          <w:b/>
          <w:bCs/>
          <w:i/>
          <w:iCs/>
          <w:sz w:val="20"/>
          <w:szCs w:val="20"/>
          <w:lang w:val="en-GB"/>
        </w:rPr>
        <w:t>L2 based a</w:t>
      </w:r>
      <w:r w:rsidR="007D6AC3" w:rsidRPr="000D401B">
        <w:rPr>
          <w:b/>
          <w:bCs/>
          <w:i/>
          <w:iCs/>
          <w:sz w:val="20"/>
          <w:szCs w:val="20"/>
          <w:lang w:val="en-GB"/>
        </w:rPr>
        <w:t>utonomous monitoring, detection and reporting of UE-to-UE CLI can serve as a mechanism for a UE to protect itself against</w:t>
      </w:r>
      <w:r w:rsidR="003D490A">
        <w:rPr>
          <w:b/>
          <w:bCs/>
          <w:i/>
          <w:iCs/>
          <w:sz w:val="20"/>
          <w:szCs w:val="20"/>
          <w:lang w:val="en-GB"/>
        </w:rPr>
        <w:t xml:space="preserve"> potential blockage caused by</w:t>
      </w:r>
      <w:r w:rsidR="007D6AC3" w:rsidRPr="000D401B">
        <w:rPr>
          <w:b/>
          <w:bCs/>
          <w:i/>
          <w:iCs/>
          <w:sz w:val="20"/>
          <w:szCs w:val="20"/>
          <w:lang w:val="en-GB"/>
        </w:rPr>
        <w:t xml:space="preserve"> nearby aggressor UEs.</w:t>
      </w:r>
    </w:p>
    <w:p w14:paraId="60B44D6B" w14:textId="00105491" w:rsidR="007D6AC3" w:rsidRDefault="007D6AC3">
      <w:pPr>
        <w:pStyle w:val="ListParagraph"/>
        <w:numPr>
          <w:ilvl w:val="0"/>
          <w:numId w:val="8"/>
        </w:numPr>
        <w:spacing w:after="240"/>
        <w:contextualSpacing w:val="0"/>
        <w:jc w:val="both"/>
        <w:rPr>
          <w:b/>
          <w:bCs/>
          <w:i/>
          <w:iCs/>
          <w:sz w:val="20"/>
          <w:szCs w:val="20"/>
          <w:lang w:val="en-GB"/>
        </w:rPr>
      </w:pPr>
      <w:r w:rsidRPr="000D401B">
        <w:rPr>
          <w:b/>
          <w:bCs/>
          <w:i/>
          <w:iCs/>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0D88E51E" w14:textId="3C0B4DEE" w:rsidR="00C309DB" w:rsidRDefault="00C309DB" w:rsidP="00C309DB">
      <w:pPr>
        <w:pStyle w:val="ListParagraph"/>
        <w:numPr>
          <w:ilvl w:val="0"/>
          <w:numId w:val="8"/>
        </w:numPr>
        <w:jc w:val="both"/>
        <w:rPr>
          <w:color w:val="000000" w:themeColor="text1"/>
          <w:sz w:val="20"/>
          <w:szCs w:val="20"/>
          <w:lang w:val="en-GB"/>
        </w:rPr>
      </w:pPr>
      <w:r w:rsidRPr="00121E22">
        <w:rPr>
          <w:b/>
          <w:bCs/>
          <w:i/>
          <w:iCs/>
          <w:sz w:val="20"/>
          <w:szCs w:val="20"/>
          <w:lang w:val="en-GB"/>
        </w:rPr>
        <w:lastRenderedPageBreak/>
        <w:t>Transparent UL resource muting</w:t>
      </w:r>
      <w:r>
        <w:rPr>
          <w:b/>
          <w:bCs/>
          <w:i/>
          <w:iCs/>
          <w:sz w:val="20"/>
          <w:szCs w:val="20"/>
          <w:lang w:val="en-GB"/>
        </w:rPr>
        <w:t xml:space="preserve"> </w:t>
      </w:r>
      <w:r w:rsidRPr="00121E22">
        <w:rPr>
          <w:b/>
          <w:bCs/>
          <w:i/>
          <w:iCs/>
          <w:sz w:val="20"/>
          <w:szCs w:val="20"/>
          <w:lang w:val="en-GB"/>
        </w:rPr>
        <w:t>can be achieved by gNB scheduling with less impact on specification and UE complexity</w:t>
      </w:r>
    </w:p>
    <w:p w14:paraId="18B97D87" w14:textId="77777777" w:rsidR="00C309DB" w:rsidRPr="00C309DB" w:rsidRDefault="00C309DB" w:rsidP="00C309DB">
      <w:pPr>
        <w:pStyle w:val="ListParagraph"/>
        <w:ind w:left="0"/>
        <w:jc w:val="both"/>
        <w:rPr>
          <w:color w:val="000000" w:themeColor="text1"/>
          <w:sz w:val="20"/>
          <w:szCs w:val="20"/>
          <w:lang w:val="en-GB"/>
        </w:rPr>
      </w:pPr>
    </w:p>
    <w:p w14:paraId="346AC6C9" w14:textId="44CC7C5C" w:rsidR="00F632A4" w:rsidRPr="000D401B" w:rsidRDefault="00F632A4">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 xml:space="preserve">Support configuration of </w:t>
      </w:r>
      <w:r w:rsidR="00EF7728">
        <w:rPr>
          <w:rFonts w:cstheme="minorHAnsi"/>
          <w:b/>
          <w:bCs/>
          <w:i/>
          <w:iCs/>
          <w:sz w:val="20"/>
          <w:szCs w:val="20"/>
          <w:lang w:val="en-GB"/>
        </w:rPr>
        <w:t>dedicated</w:t>
      </w:r>
      <w:r w:rsidRPr="000D401B">
        <w:rPr>
          <w:b/>
          <w:bCs/>
          <w:i/>
          <w:iCs/>
          <w:sz w:val="20"/>
          <w:szCs w:val="20"/>
          <w:lang w:val="en-GB"/>
        </w:rPr>
        <w:t xml:space="preserve"> SRS Resource</w:t>
      </w:r>
      <w:r w:rsidR="00EF7728">
        <w:rPr>
          <w:b/>
          <w:bCs/>
          <w:i/>
          <w:iCs/>
          <w:sz w:val="20"/>
          <w:szCs w:val="20"/>
          <w:lang w:val="en-GB"/>
        </w:rPr>
        <w:t xml:space="preserve"> solely for</w:t>
      </w:r>
      <w:r w:rsidR="00447E39">
        <w:rPr>
          <w:b/>
          <w:bCs/>
          <w:i/>
          <w:iCs/>
          <w:sz w:val="20"/>
          <w:szCs w:val="20"/>
          <w:lang w:val="en-GB"/>
        </w:rPr>
        <w:t xml:space="preserve"> the purpose of</w:t>
      </w:r>
      <w:r w:rsidRPr="000D401B">
        <w:rPr>
          <w:b/>
          <w:bCs/>
          <w:i/>
          <w:iCs/>
          <w:sz w:val="20"/>
          <w:szCs w:val="20"/>
          <w:lang w:val="en-GB"/>
        </w:rPr>
        <w:t xml:space="preserve"> SRS transmission for</w:t>
      </w:r>
      <w:r w:rsidR="00BB6BF3">
        <w:rPr>
          <w:b/>
          <w:bCs/>
          <w:i/>
          <w:iCs/>
          <w:sz w:val="20"/>
          <w:szCs w:val="20"/>
          <w:lang w:val="en-GB"/>
        </w:rPr>
        <w:t xml:space="preserve"> </w:t>
      </w:r>
      <w:r w:rsidR="00BB6BF3" w:rsidRPr="000D401B">
        <w:rPr>
          <w:b/>
          <w:bCs/>
          <w:i/>
          <w:iCs/>
          <w:sz w:val="20"/>
          <w:szCs w:val="20"/>
          <w:lang w:val="en-GB"/>
        </w:rPr>
        <w:t>UE-to-UE</w:t>
      </w:r>
      <w:r w:rsidRPr="000D401B">
        <w:rPr>
          <w:b/>
          <w:bCs/>
          <w:i/>
          <w:iCs/>
          <w:sz w:val="20"/>
          <w:szCs w:val="20"/>
          <w:lang w:val="en-GB"/>
        </w:rPr>
        <w:t xml:space="preserve"> CLI measurement.</w:t>
      </w:r>
    </w:p>
    <w:p w14:paraId="2E79F0D4" w14:textId="6088CC43" w:rsidR="00F632A4" w:rsidRPr="000D401B" w:rsidRDefault="00F632A4">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 xml:space="preserve">Support </w:t>
      </w:r>
      <w:r w:rsidRPr="000D401B">
        <w:rPr>
          <w:b/>
          <w:bCs/>
          <w:i/>
          <w:iCs/>
          <w:sz w:val="20"/>
          <w:szCs w:val="20"/>
          <w:lang w:val="en-GB"/>
        </w:rPr>
        <w:t>low power SRS transmission for inter-UE CLI measurement when using dedicated SRS resources for UE-to-UE CLI measurement.</w:t>
      </w:r>
    </w:p>
    <w:p w14:paraId="7B110918" w14:textId="6949475F" w:rsidR="0086652F" w:rsidRPr="000D401B" w:rsidRDefault="0086652F">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For low power SRS transmission, allow the UE to adjust the measured UE-to-UE CLI value for efficient CLI reporting</w:t>
      </w:r>
      <w:r w:rsidRPr="000D401B">
        <w:rPr>
          <w:b/>
          <w:bCs/>
          <w:i/>
          <w:iCs/>
          <w:sz w:val="20"/>
          <w:szCs w:val="20"/>
          <w:lang w:val="en-GB"/>
        </w:rPr>
        <w:t>.</w:t>
      </w:r>
    </w:p>
    <w:p w14:paraId="3B43E805" w14:textId="27F7020E" w:rsidR="0086652F" w:rsidRPr="000D401B" w:rsidRDefault="0086652F">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Support</w:t>
      </w:r>
      <w:r w:rsidRPr="000D401B">
        <w:rPr>
          <w:b/>
          <w:bCs/>
          <w:i/>
          <w:iCs/>
          <w:sz w:val="20"/>
          <w:szCs w:val="20"/>
          <w:lang w:val="en-GB"/>
        </w:rPr>
        <w:t xml:space="preserve"> CLI measurement on finer RB Groups on the </w:t>
      </w:r>
      <w:r w:rsidR="00430EB6">
        <w:rPr>
          <w:b/>
          <w:bCs/>
          <w:i/>
          <w:iCs/>
          <w:sz w:val="20"/>
          <w:szCs w:val="20"/>
          <w:lang w:val="en-GB"/>
        </w:rPr>
        <w:t>UL</w:t>
      </w:r>
      <w:r w:rsidRPr="000D401B">
        <w:rPr>
          <w:b/>
          <w:bCs/>
          <w:i/>
          <w:iCs/>
          <w:sz w:val="20"/>
          <w:szCs w:val="20"/>
          <w:lang w:val="en-GB"/>
        </w:rPr>
        <w:t xml:space="preserve"> subband of SBFD slots.</w:t>
      </w:r>
    </w:p>
    <w:p w14:paraId="6AE31E8D" w14:textId="77777777" w:rsidR="00EF64E8" w:rsidRDefault="0086652F">
      <w:pPr>
        <w:pStyle w:val="ListParagraph"/>
        <w:numPr>
          <w:ilvl w:val="0"/>
          <w:numId w:val="19"/>
        </w:numPr>
        <w:jc w:val="both"/>
        <w:textAlignment w:val="center"/>
        <w:rPr>
          <w:b/>
          <w:bCs/>
          <w:i/>
          <w:iCs/>
          <w:sz w:val="20"/>
          <w:szCs w:val="20"/>
          <w:lang w:val="en-GB"/>
        </w:rPr>
      </w:pPr>
      <w:r w:rsidRPr="000D401B">
        <w:rPr>
          <w:rFonts w:cstheme="minorHAnsi"/>
          <w:b/>
          <w:bCs/>
          <w:i/>
          <w:iCs/>
          <w:sz w:val="20"/>
          <w:szCs w:val="20"/>
          <w:lang w:val="en-GB"/>
        </w:rPr>
        <w:t xml:space="preserve">Support </w:t>
      </w:r>
      <w:r w:rsidRPr="000D401B">
        <w:rPr>
          <w:b/>
          <w:bCs/>
          <w:i/>
          <w:iCs/>
          <w:sz w:val="20"/>
          <w:szCs w:val="20"/>
          <w:lang w:val="en-GB"/>
        </w:rPr>
        <w:t xml:space="preserve">CSI-IM based inter-UE CLI-RSSI measurement. </w:t>
      </w:r>
    </w:p>
    <w:p w14:paraId="11811708" w14:textId="5A6835C1" w:rsidR="0086652F" w:rsidRPr="000D401B" w:rsidRDefault="0086652F">
      <w:pPr>
        <w:pStyle w:val="ListParagraph"/>
        <w:numPr>
          <w:ilvl w:val="0"/>
          <w:numId w:val="20"/>
        </w:numPr>
        <w:jc w:val="both"/>
        <w:textAlignment w:val="center"/>
        <w:rPr>
          <w:b/>
          <w:bCs/>
          <w:i/>
          <w:iCs/>
          <w:sz w:val="20"/>
          <w:szCs w:val="20"/>
          <w:lang w:val="en-GB"/>
        </w:rPr>
      </w:pPr>
      <w:r w:rsidRPr="000D401B">
        <w:rPr>
          <w:b/>
          <w:bCs/>
          <w:i/>
          <w:iCs/>
          <w:sz w:val="20"/>
          <w:szCs w:val="20"/>
          <w:lang w:val="en-GB"/>
        </w:rPr>
        <w:t>For this method, the UE measures the total interference in the CSI-IM resources in SBFD slot and its preceding DL-only slot and report difference between them as the actual inter-UE CLI experienced by the UE.</w:t>
      </w:r>
    </w:p>
    <w:p w14:paraId="0D472D2E" w14:textId="064EB5A1" w:rsidR="0086652F" w:rsidRPr="000D401B" w:rsidRDefault="0086652F">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Support</w:t>
      </w:r>
      <w:r w:rsidRPr="000D401B">
        <w:rPr>
          <w:b/>
          <w:i/>
          <w:iCs/>
          <w:sz w:val="20"/>
          <w:szCs w:val="20"/>
          <w:lang w:val="en-GB"/>
        </w:rPr>
        <w:t xml:space="preserve"> mechanisms to enable</w:t>
      </w:r>
      <w:r w:rsidRPr="000D401B">
        <w:rPr>
          <w:b/>
          <w:bCs/>
          <w:i/>
          <w:iCs/>
          <w:sz w:val="20"/>
          <w:szCs w:val="20"/>
          <w:lang w:val="en-GB"/>
        </w:rPr>
        <w:t xml:space="preserve"> </w:t>
      </w:r>
      <w:r w:rsidR="00374BF3">
        <w:rPr>
          <w:b/>
          <w:bCs/>
          <w:i/>
          <w:iCs/>
          <w:sz w:val="20"/>
          <w:szCs w:val="20"/>
          <w:lang w:val="en-GB"/>
        </w:rPr>
        <w:t xml:space="preserve">L2 based </w:t>
      </w:r>
      <w:r w:rsidRPr="000D401B">
        <w:rPr>
          <w:b/>
          <w:bCs/>
          <w:i/>
          <w:iCs/>
          <w:sz w:val="20"/>
          <w:szCs w:val="20"/>
          <w:lang w:val="en-GB"/>
        </w:rPr>
        <w:t>autonomous reporting of UE-to-UE CLI by a</w:t>
      </w:r>
      <w:r w:rsidR="00374BF3">
        <w:rPr>
          <w:b/>
          <w:bCs/>
          <w:i/>
          <w:iCs/>
          <w:sz w:val="20"/>
          <w:szCs w:val="20"/>
          <w:lang w:val="en-GB"/>
        </w:rPr>
        <w:t xml:space="preserve"> SBFD aware</w:t>
      </w:r>
      <w:r w:rsidRPr="000D401B">
        <w:rPr>
          <w:b/>
          <w:bCs/>
          <w:i/>
          <w:iCs/>
          <w:sz w:val="20"/>
          <w:szCs w:val="20"/>
          <w:lang w:val="en-GB"/>
        </w:rPr>
        <w:t xml:space="preserve"> UE.</w:t>
      </w:r>
    </w:p>
    <w:p w14:paraId="3BA7266A" w14:textId="39B7049C" w:rsidR="00764D3C" w:rsidRPr="00C309DB" w:rsidRDefault="0086652F">
      <w:pPr>
        <w:pStyle w:val="ListParagraph"/>
        <w:numPr>
          <w:ilvl w:val="0"/>
          <w:numId w:val="19"/>
        </w:numPr>
        <w:spacing w:after="60"/>
        <w:jc w:val="both"/>
        <w:rPr>
          <w:b/>
          <w:bCs/>
          <w:i/>
          <w:iCs/>
          <w:sz w:val="20"/>
          <w:szCs w:val="20"/>
          <w:lang w:val="en-GB"/>
        </w:rPr>
      </w:pPr>
      <w:r w:rsidRPr="000D401B">
        <w:rPr>
          <w:rFonts w:cstheme="minorHAnsi"/>
          <w:b/>
          <w:bCs/>
          <w:i/>
          <w:iCs/>
          <w:sz w:val="20"/>
          <w:szCs w:val="20"/>
          <w:lang w:val="en-GB"/>
        </w:rPr>
        <w:t>Support</w:t>
      </w:r>
      <w:r w:rsidRPr="000D401B">
        <w:rPr>
          <w:b/>
          <w:i/>
          <w:iCs/>
          <w:sz w:val="20"/>
          <w:szCs w:val="20"/>
          <w:lang w:val="en-GB"/>
        </w:rPr>
        <w:t xml:space="preserve"> muting of the </w:t>
      </w:r>
      <w:r w:rsidRPr="000D401B">
        <w:rPr>
          <w:b/>
          <w:bCs/>
          <w:i/>
          <w:iCs/>
          <w:color w:val="000000" w:themeColor="text1"/>
          <w:sz w:val="20"/>
          <w:szCs w:val="20"/>
          <w:lang w:val="en-GB"/>
        </w:rPr>
        <w:t>first UL symbol in the first SBFD slot after a non-SBFD (DL-only) slot.</w:t>
      </w:r>
    </w:p>
    <w:p w14:paraId="3D38AD2A" w14:textId="3A18F0DF" w:rsidR="00C309DB" w:rsidRDefault="00C309DB" w:rsidP="00C309DB">
      <w:pPr>
        <w:pStyle w:val="ListParagraph"/>
        <w:numPr>
          <w:ilvl w:val="0"/>
          <w:numId w:val="19"/>
        </w:numPr>
        <w:rPr>
          <w:b/>
          <w:bCs/>
          <w:i/>
          <w:iCs/>
          <w:sz w:val="20"/>
          <w:szCs w:val="20"/>
          <w:lang w:val="en-GB"/>
        </w:rPr>
      </w:pPr>
      <w:r>
        <w:rPr>
          <w:rFonts w:cstheme="minorHAnsi"/>
          <w:b/>
          <w:bCs/>
          <w:i/>
          <w:iCs/>
          <w:sz w:val="20"/>
          <w:szCs w:val="20"/>
          <w:lang w:val="en-GB"/>
        </w:rPr>
        <w:t>Do not s</w:t>
      </w:r>
      <w:r w:rsidRPr="000D401B">
        <w:rPr>
          <w:rFonts w:cstheme="minorHAnsi"/>
          <w:b/>
          <w:bCs/>
          <w:i/>
          <w:iCs/>
          <w:sz w:val="20"/>
          <w:szCs w:val="20"/>
          <w:lang w:val="en-GB"/>
        </w:rPr>
        <w:t>upport</w:t>
      </w:r>
      <w:r>
        <w:rPr>
          <w:rFonts w:cstheme="minorHAnsi"/>
          <w:b/>
          <w:bCs/>
          <w:i/>
          <w:iCs/>
          <w:sz w:val="20"/>
          <w:szCs w:val="20"/>
          <w:lang w:val="en-GB"/>
        </w:rPr>
        <w:t xml:space="preserve"> non-transparent UL resource</w:t>
      </w:r>
      <w:r w:rsidRPr="000D401B">
        <w:rPr>
          <w:b/>
          <w:i/>
          <w:iCs/>
          <w:sz w:val="20"/>
          <w:szCs w:val="20"/>
          <w:lang w:val="en-GB"/>
        </w:rPr>
        <w:t xml:space="preserve"> muting</w:t>
      </w:r>
      <w:r>
        <w:rPr>
          <w:b/>
          <w:i/>
          <w:iCs/>
          <w:sz w:val="20"/>
          <w:szCs w:val="20"/>
          <w:lang w:val="en-GB"/>
        </w:rPr>
        <w:t xml:space="preserve"> for gNB-to-gNB CLI measurement</w:t>
      </w:r>
      <w:r w:rsidRPr="000D401B">
        <w:rPr>
          <w:b/>
          <w:bCs/>
          <w:i/>
          <w:iCs/>
          <w:color w:val="000000" w:themeColor="text1"/>
          <w:sz w:val="20"/>
          <w:szCs w:val="20"/>
          <w:lang w:val="en-GB"/>
        </w:rPr>
        <w:t>.</w:t>
      </w:r>
    </w:p>
    <w:p w14:paraId="69DD5C7F" w14:textId="77777777" w:rsidR="00C309DB" w:rsidRPr="00C309DB" w:rsidRDefault="00C309DB" w:rsidP="00C309D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467F5277" w14:textId="1291291F" w:rsidR="00085639" w:rsidRPr="000D401B" w:rsidRDefault="00E63A1C" w:rsidP="000C3ABF">
      <w:pPr>
        <w:pStyle w:val="ListParagraph"/>
        <w:numPr>
          <w:ilvl w:val="0"/>
          <w:numId w:val="4"/>
        </w:numPr>
        <w:contextualSpacing w:val="0"/>
        <w:rPr>
          <w:sz w:val="20"/>
          <w:szCs w:val="20"/>
          <w:lang w:val="en-GB"/>
        </w:rPr>
      </w:pPr>
      <w:bookmarkStart w:id="21" w:name="_Ref47545028"/>
      <w:bookmarkStart w:id="22" w:name="_Ref159238007"/>
      <w:r w:rsidRPr="000D401B">
        <w:rPr>
          <w:sz w:val="20"/>
          <w:szCs w:val="20"/>
          <w:lang w:val="en-GB"/>
        </w:rPr>
        <w:t>RP-</w:t>
      </w:r>
      <w:r w:rsidR="00327538" w:rsidRPr="000D401B">
        <w:rPr>
          <w:sz w:val="20"/>
          <w:szCs w:val="20"/>
          <w:lang w:val="en-GB"/>
        </w:rPr>
        <w:t>240789</w:t>
      </w:r>
      <w:r w:rsidRPr="000D401B">
        <w:rPr>
          <w:sz w:val="20"/>
          <w:szCs w:val="20"/>
          <w:lang w:val="en-GB"/>
        </w:rPr>
        <w:t>, “</w:t>
      </w:r>
      <w:r w:rsidR="00327538" w:rsidRPr="000D401B">
        <w:rPr>
          <w:sz w:val="20"/>
          <w:szCs w:val="20"/>
          <w:lang w:val="en-GB"/>
        </w:rPr>
        <w:t>WID revision: Evolution of NR duplex operation: Sub-band full duplex (SBFD)</w:t>
      </w:r>
      <w:r w:rsidRPr="000D401B">
        <w:rPr>
          <w:sz w:val="20"/>
          <w:szCs w:val="20"/>
          <w:lang w:val="en-GB"/>
        </w:rPr>
        <w:t>”, RAN#10</w:t>
      </w:r>
      <w:r w:rsidR="00327538" w:rsidRPr="000D401B">
        <w:rPr>
          <w:sz w:val="20"/>
          <w:szCs w:val="20"/>
          <w:lang w:val="en-GB"/>
        </w:rPr>
        <w:t>3</w:t>
      </w:r>
      <w:r w:rsidRPr="000D401B">
        <w:rPr>
          <w:sz w:val="20"/>
          <w:szCs w:val="20"/>
          <w:lang w:val="en-GB"/>
        </w:rPr>
        <w:t xml:space="preserve">, </w:t>
      </w:r>
      <w:r w:rsidR="00327538" w:rsidRPr="000D401B">
        <w:rPr>
          <w:sz w:val="20"/>
          <w:szCs w:val="20"/>
          <w:lang w:val="en-GB"/>
        </w:rPr>
        <w:t>March</w:t>
      </w:r>
      <w:r w:rsidRPr="000D401B">
        <w:rPr>
          <w:sz w:val="20"/>
          <w:szCs w:val="20"/>
          <w:lang w:val="en-GB"/>
        </w:rPr>
        <w:t xml:space="preserve"> 202</w:t>
      </w:r>
      <w:bookmarkEnd w:id="21"/>
      <w:r w:rsidR="00327538" w:rsidRPr="000D401B">
        <w:rPr>
          <w:sz w:val="20"/>
          <w:szCs w:val="20"/>
          <w:lang w:val="en-GB"/>
        </w:rPr>
        <w:t>4</w:t>
      </w:r>
      <w:r w:rsidRPr="000D401B">
        <w:rPr>
          <w:sz w:val="20"/>
          <w:szCs w:val="20"/>
          <w:lang w:val="en-GB"/>
        </w:rPr>
        <w:t>.</w:t>
      </w:r>
      <w:bookmarkEnd w:id="22"/>
    </w:p>
    <w:sectPr w:rsidR="00085639" w:rsidRPr="000D401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2CF9" w14:textId="77777777" w:rsidR="00CF2E8A" w:rsidRDefault="00CF2E8A">
      <w:r>
        <w:separator/>
      </w:r>
    </w:p>
  </w:endnote>
  <w:endnote w:type="continuationSeparator" w:id="0">
    <w:p w14:paraId="110EC92D" w14:textId="77777777" w:rsidR="00CF2E8A" w:rsidRDefault="00CF2E8A">
      <w:r>
        <w:continuationSeparator/>
      </w:r>
    </w:p>
  </w:endnote>
  <w:endnote w:type="continuationNotice" w:id="1">
    <w:p w14:paraId="1CAC8FAD" w14:textId="77777777" w:rsidR="00CF2E8A" w:rsidRDefault="00CF2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808FB" w14:textId="77777777" w:rsidR="00CF2E8A" w:rsidRDefault="00CF2E8A">
      <w:r>
        <w:separator/>
      </w:r>
    </w:p>
  </w:footnote>
  <w:footnote w:type="continuationSeparator" w:id="0">
    <w:p w14:paraId="43788EC5" w14:textId="77777777" w:rsidR="00CF2E8A" w:rsidRDefault="00CF2E8A">
      <w:r>
        <w:continuationSeparator/>
      </w:r>
    </w:p>
  </w:footnote>
  <w:footnote w:type="continuationNotice" w:id="1">
    <w:p w14:paraId="2D66877E" w14:textId="77777777" w:rsidR="00CF2E8A" w:rsidRDefault="00CF2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D38A1"/>
    <w:multiLevelType w:val="hybridMultilevel"/>
    <w:tmpl w:val="AE72BF00"/>
    <w:lvl w:ilvl="0" w:tplc="8AC4E56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5C7303D"/>
    <w:multiLevelType w:val="hybridMultilevel"/>
    <w:tmpl w:val="7F9E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A47267"/>
    <w:multiLevelType w:val="hybridMultilevel"/>
    <w:tmpl w:val="6E448060"/>
    <w:lvl w:ilvl="0" w:tplc="241A41EA">
      <w:start w:val="9"/>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66331D"/>
    <w:multiLevelType w:val="hybridMultilevel"/>
    <w:tmpl w:val="EEAA8660"/>
    <w:lvl w:ilvl="0" w:tplc="4282DB8C">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3D783F"/>
    <w:multiLevelType w:val="hybridMultilevel"/>
    <w:tmpl w:val="991EA1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017C53"/>
    <w:multiLevelType w:val="hybridMultilevel"/>
    <w:tmpl w:val="D8E681D8"/>
    <w:lvl w:ilvl="0" w:tplc="584A9E1C">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264BBA"/>
    <w:multiLevelType w:val="hybridMultilevel"/>
    <w:tmpl w:val="CA2CA8FA"/>
    <w:lvl w:ilvl="0" w:tplc="FA2C09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CF62E77"/>
    <w:multiLevelType w:val="hybridMultilevel"/>
    <w:tmpl w:val="51C454E8"/>
    <w:lvl w:ilvl="0" w:tplc="1162287A">
      <w:start w:val="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7687839"/>
    <w:multiLevelType w:val="hybridMultilevel"/>
    <w:tmpl w:val="C61EE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072857"/>
    <w:multiLevelType w:val="hybridMultilevel"/>
    <w:tmpl w:val="74A078C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A337B9"/>
    <w:multiLevelType w:val="hybridMultilevel"/>
    <w:tmpl w:val="D0BEB724"/>
    <w:lvl w:ilvl="0" w:tplc="9524E94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4122360"/>
    <w:multiLevelType w:val="hybridMultilevel"/>
    <w:tmpl w:val="9B8823F4"/>
    <w:lvl w:ilvl="0" w:tplc="22382492">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26656038">
    <w:abstractNumId w:val="7"/>
  </w:num>
  <w:num w:numId="2" w16cid:durableId="1150443308">
    <w:abstractNumId w:val="9"/>
  </w:num>
  <w:num w:numId="3" w16cid:durableId="1232157210">
    <w:abstractNumId w:val="0"/>
  </w:num>
  <w:num w:numId="4" w16cid:durableId="801003285">
    <w:abstractNumId w:val="5"/>
  </w:num>
  <w:num w:numId="5" w16cid:durableId="1635720867">
    <w:abstractNumId w:val="2"/>
  </w:num>
  <w:num w:numId="6" w16cid:durableId="132982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808644">
    <w:abstractNumId w:val="3"/>
  </w:num>
  <w:num w:numId="8" w16cid:durableId="876702055">
    <w:abstractNumId w:val="15"/>
  </w:num>
  <w:num w:numId="9" w16cid:durableId="830482820">
    <w:abstractNumId w:val="17"/>
  </w:num>
  <w:num w:numId="10" w16cid:durableId="1250039087">
    <w:abstractNumId w:val="16"/>
  </w:num>
  <w:num w:numId="11" w16cid:durableId="854341152">
    <w:abstractNumId w:val="16"/>
  </w:num>
  <w:num w:numId="12" w16cid:durableId="907884641">
    <w:abstractNumId w:val="6"/>
  </w:num>
  <w:num w:numId="13" w16cid:durableId="1050030007">
    <w:abstractNumId w:val="13"/>
  </w:num>
  <w:num w:numId="14" w16cid:durableId="1373965904">
    <w:abstractNumId w:val="10"/>
  </w:num>
  <w:num w:numId="15" w16cid:durableId="14116543">
    <w:abstractNumId w:val="1"/>
  </w:num>
  <w:num w:numId="16" w16cid:durableId="1834880089">
    <w:abstractNumId w:val="16"/>
    <w:lvlOverride w:ilvl="0">
      <w:lvl w:ilvl="0" w:tplc="9524E946">
        <w:start w:val="1"/>
        <w:numFmt w:val="decimal"/>
        <w:suff w:val="space"/>
        <w:lvlText w:val="Observation %1:"/>
        <w:lvlJc w:val="left"/>
        <w:pPr>
          <w:ind w:left="0" w:firstLine="0"/>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 w16cid:durableId="1441877768">
    <w:abstractNumId w:val="8"/>
  </w:num>
  <w:num w:numId="18" w16cid:durableId="375471038">
    <w:abstractNumId w:val="4"/>
  </w:num>
  <w:num w:numId="19" w16cid:durableId="584608673">
    <w:abstractNumId w:val="11"/>
  </w:num>
  <w:num w:numId="20" w16cid:durableId="211677815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CD"/>
    <w:rsid w:val="00031A7C"/>
    <w:rsid w:val="00032068"/>
    <w:rsid w:val="0003332B"/>
    <w:rsid w:val="000333F2"/>
    <w:rsid w:val="00033544"/>
    <w:rsid w:val="000339CE"/>
    <w:rsid w:val="00033D4D"/>
    <w:rsid w:val="000341DD"/>
    <w:rsid w:val="000344DC"/>
    <w:rsid w:val="0003479E"/>
    <w:rsid w:val="00034CD7"/>
    <w:rsid w:val="00035369"/>
    <w:rsid w:val="00035691"/>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0B36"/>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57C5E"/>
    <w:rsid w:val="000600F3"/>
    <w:rsid w:val="00060D8E"/>
    <w:rsid w:val="00061061"/>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6760B"/>
    <w:rsid w:val="00067A34"/>
    <w:rsid w:val="00067AB5"/>
    <w:rsid w:val="000701AD"/>
    <w:rsid w:val="000706AB"/>
    <w:rsid w:val="000707CA"/>
    <w:rsid w:val="00070D21"/>
    <w:rsid w:val="00070D4B"/>
    <w:rsid w:val="000715A2"/>
    <w:rsid w:val="000717FB"/>
    <w:rsid w:val="000719BF"/>
    <w:rsid w:val="00071ECD"/>
    <w:rsid w:val="0007208A"/>
    <w:rsid w:val="0007213C"/>
    <w:rsid w:val="00072BBA"/>
    <w:rsid w:val="00072CEE"/>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1B8"/>
    <w:rsid w:val="00081382"/>
    <w:rsid w:val="00081716"/>
    <w:rsid w:val="0008193C"/>
    <w:rsid w:val="00081EC2"/>
    <w:rsid w:val="00082154"/>
    <w:rsid w:val="00083042"/>
    <w:rsid w:val="00083800"/>
    <w:rsid w:val="00084141"/>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6CD5"/>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4356"/>
    <w:rsid w:val="000C4655"/>
    <w:rsid w:val="000C501D"/>
    <w:rsid w:val="000C5744"/>
    <w:rsid w:val="000C5B5B"/>
    <w:rsid w:val="000C5CBA"/>
    <w:rsid w:val="000C5F43"/>
    <w:rsid w:val="000C65D6"/>
    <w:rsid w:val="000C6665"/>
    <w:rsid w:val="000C69AB"/>
    <w:rsid w:val="000C6EE5"/>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1B"/>
    <w:rsid w:val="000D40E7"/>
    <w:rsid w:val="000D432F"/>
    <w:rsid w:val="000D584F"/>
    <w:rsid w:val="000D5EAF"/>
    <w:rsid w:val="000D6228"/>
    <w:rsid w:val="000D693D"/>
    <w:rsid w:val="000D6B82"/>
    <w:rsid w:val="000D76BC"/>
    <w:rsid w:val="000D7750"/>
    <w:rsid w:val="000E071E"/>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332"/>
    <w:rsid w:val="0011784B"/>
    <w:rsid w:val="001204DD"/>
    <w:rsid w:val="00121E22"/>
    <w:rsid w:val="00122462"/>
    <w:rsid w:val="00122752"/>
    <w:rsid w:val="00122839"/>
    <w:rsid w:val="00122A48"/>
    <w:rsid w:val="0012339E"/>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30313"/>
    <w:rsid w:val="00130594"/>
    <w:rsid w:val="00131A3E"/>
    <w:rsid w:val="00131D69"/>
    <w:rsid w:val="001326CD"/>
    <w:rsid w:val="00132830"/>
    <w:rsid w:val="00132B71"/>
    <w:rsid w:val="00132B7F"/>
    <w:rsid w:val="001337A5"/>
    <w:rsid w:val="00134185"/>
    <w:rsid w:val="0013427A"/>
    <w:rsid w:val="00134578"/>
    <w:rsid w:val="001348FE"/>
    <w:rsid w:val="00134B36"/>
    <w:rsid w:val="00134D55"/>
    <w:rsid w:val="00135E77"/>
    <w:rsid w:val="00135F21"/>
    <w:rsid w:val="00135FFF"/>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6283"/>
    <w:rsid w:val="0014659B"/>
    <w:rsid w:val="001467B1"/>
    <w:rsid w:val="00146A0F"/>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1429"/>
    <w:rsid w:val="00162308"/>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29D2"/>
    <w:rsid w:val="00184606"/>
    <w:rsid w:val="00184EF4"/>
    <w:rsid w:val="0018560B"/>
    <w:rsid w:val="001858F5"/>
    <w:rsid w:val="00185AFA"/>
    <w:rsid w:val="00186572"/>
    <w:rsid w:val="00186904"/>
    <w:rsid w:val="00186B0A"/>
    <w:rsid w:val="00186FC0"/>
    <w:rsid w:val="00187859"/>
    <w:rsid w:val="00187BB9"/>
    <w:rsid w:val="001905BD"/>
    <w:rsid w:val="00190BF0"/>
    <w:rsid w:val="00191636"/>
    <w:rsid w:val="00191B6D"/>
    <w:rsid w:val="00191E79"/>
    <w:rsid w:val="00191E87"/>
    <w:rsid w:val="00192D6C"/>
    <w:rsid w:val="00192D8E"/>
    <w:rsid w:val="00192FE6"/>
    <w:rsid w:val="0019360B"/>
    <w:rsid w:val="00193986"/>
    <w:rsid w:val="00193B08"/>
    <w:rsid w:val="00194518"/>
    <w:rsid w:val="00194570"/>
    <w:rsid w:val="00194EF7"/>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7E8"/>
    <w:rsid w:val="001B6371"/>
    <w:rsid w:val="001B69AB"/>
    <w:rsid w:val="001B7E0C"/>
    <w:rsid w:val="001C0674"/>
    <w:rsid w:val="001C1405"/>
    <w:rsid w:val="001C1628"/>
    <w:rsid w:val="001C1AC3"/>
    <w:rsid w:val="001C1B93"/>
    <w:rsid w:val="001C226F"/>
    <w:rsid w:val="001C254C"/>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CE8"/>
    <w:rsid w:val="001E3DE1"/>
    <w:rsid w:val="001E48AA"/>
    <w:rsid w:val="001E4D4F"/>
    <w:rsid w:val="001E50B1"/>
    <w:rsid w:val="001E54F9"/>
    <w:rsid w:val="001E57CF"/>
    <w:rsid w:val="001E5904"/>
    <w:rsid w:val="001E5981"/>
    <w:rsid w:val="001E5C59"/>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387"/>
    <w:rsid w:val="001F63C3"/>
    <w:rsid w:val="001F65B0"/>
    <w:rsid w:val="001F67AA"/>
    <w:rsid w:val="001F6AFD"/>
    <w:rsid w:val="001F738D"/>
    <w:rsid w:val="001F7599"/>
    <w:rsid w:val="001F7908"/>
    <w:rsid w:val="001F79C0"/>
    <w:rsid w:val="00200457"/>
    <w:rsid w:val="00201B0F"/>
    <w:rsid w:val="00201FDA"/>
    <w:rsid w:val="002025B9"/>
    <w:rsid w:val="00202DF5"/>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0FD"/>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0C"/>
    <w:rsid w:val="00221EC5"/>
    <w:rsid w:val="0022284A"/>
    <w:rsid w:val="00222A7A"/>
    <w:rsid w:val="00222C06"/>
    <w:rsid w:val="00223606"/>
    <w:rsid w:val="00223B9D"/>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314F"/>
    <w:rsid w:val="00273177"/>
    <w:rsid w:val="00273891"/>
    <w:rsid w:val="00273894"/>
    <w:rsid w:val="00273D87"/>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B9"/>
    <w:rsid w:val="002823D5"/>
    <w:rsid w:val="002824C2"/>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384C"/>
    <w:rsid w:val="002A47F7"/>
    <w:rsid w:val="002A48C4"/>
    <w:rsid w:val="002A48E7"/>
    <w:rsid w:val="002A5FF5"/>
    <w:rsid w:val="002A607D"/>
    <w:rsid w:val="002A64A7"/>
    <w:rsid w:val="002A6622"/>
    <w:rsid w:val="002A6B7B"/>
    <w:rsid w:val="002A75A7"/>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302"/>
    <w:rsid w:val="002B665A"/>
    <w:rsid w:val="002B6A47"/>
    <w:rsid w:val="002B6AD4"/>
    <w:rsid w:val="002B7496"/>
    <w:rsid w:val="002C0C4B"/>
    <w:rsid w:val="002C10AD"/>
    <w:rsid w:val="002C1577"/>
    <w:rsid w:val="002C1D47"/>
    <w:rsid w:val="002C1E7B"/>
    <w:rsid w:val="002C1EEA"/>
    <w:rsid w:val="002C2823"/>
    <w:rsid w:val="002C379A"/>
    <w:rsid w:val="002C3EC5"/>
    <w:rsid w:val="002C3FD6"/>
    <w:rsid w:val="002C47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2"/>
    <w:rsid w:val="002D4B2F"/>
    <w:rsid w:val="002D4F44"/>
    <w:rsid w:val="002D51DF"/>
    <w:rsid w:val="002D555F"/>
    <w:rsid w:val="002D587C"/>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1AA3"/>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32CD"/>
    <w:rsid w:val="0030404B"/>
    <w:rsid w:val="00304210"/>
    <w:rsid w:val="00304581"/>
    <w:rsid w:val="003048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506C"/>
    <w:rsid w:val="003150CE"/>
    <w:rsid w:val="0031518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A8"/>
    <w:rsid w:val="0032300A"/>
    <w:rsid w:val="003232DA"/>
    <w:rsid w:val="00323F3F"/>
    <w:rsid w:val="003240E0"/>
    <w:rsid w:val="00324628"/>
    <w:rsid w:val="00325D7A"/>
    <w:rsid w:val="00326145"/>
    <w:rsid w:val="0032616A"/>
    <w:rsid w:val="0032651C"/>
    <w:rsid w:val="00326B21"/>
    <w:rsid w:val="00327163"/>
    <w:rsid w:val="00327305"/>
    <w:rsid w:val="00327531"/>
    <w:rsid w:val="00327538"/>
    <w:rsid w:val="00327655"/>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37FEE"/>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4D"/>
    <w:rsid w:val="00362B60"/>
    <w:rsid w:val="00362D38"/>
    <w:rsid w:val="00363884"/>
    <w:rsid w:val="003638E0"/>
    <w:rsid w:val="00363B2C"/>
    <w:rsid w:val="003642A6"/>
    <w:rsid w:val="003643D2"/>
    <w:rsid w:val="00364763"/>
    <w:rsid w:val="00364AA7"/>
    <w:rsid w:val="00364BC9"/>
    <w:rsid w:val="00365C3D"/>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105"/>
    <w:rsid w:val="00382232"/>
    <w:rsid w:val="00382259"/>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10C3"/>
    <w:rsid w:val="003A1147"/>
    <w:rsid w:val="003A1D92"/>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5AF2"/>
    <w:rsid w:val="003E64A9"/>
    <w:rsid w:val="003E65A9"/>
    <w:rsid w:val="003E6B81"/>
    <w:rsid w:val="003E6C41"/>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61D"/>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3B87"/>
    <w:rsid w:val="0041443C"/>
    <w:rsid w:val="0041488F"/>
    <w:rsid w:val="00414E08"/>
    <w:rsid w:val="004154F7"/>
    <w:rsid w:val="00415D30"/>
    <w:rsid w:val="00415EF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C2A"/>
    <w:rsid w:val="00435E42"/>
    <w:rsid w:val="00436460"/>
    <w:rsid w:val="004367F3"/>
    <w:rsid w:val="00436A0A"/>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5697"/>
    <w:rsid w:val="0047574B"/>
    <w:rsid w:val="00475B6D"/>
    <w:rsid w:val="00476204"/>
    <w:rsid w:val="0047635A"/>
    <w:rsid w:val="004766DA"/>
    <w:rsid w:val="00476A55"/>
    <w:rsid w:val="00476C22"/>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5E7"/>
    <w:rsid w:val="00485B23"/>
    <w:rsid w:val="00485B50"/>
    <w:rsid w:val="00485D49"/>
    <w:rsid w:val="00485DF2"/>
    <w:rsid w:val="00486478"/>
    <w:rsid w:val="0048671B"/>
    <w:rsid w:val="00486B89"/>
    <w:rsid w:val="004874E4"/>
    <w:rsid w:val="004878DC"/>
    <w:rsid w:val="00487FBB"/>
    <w:rsid w:val="0049013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78B"/>
    <w:rsid w:val="004C5A56"/>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DB2"/>
    <w:rsid w:val="004D6FAF"/>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70C"/>
    <w:rsid w:val="00511CDF"/>
    <w:rsid w:val="00511E7D"/>
    <w:rsid w:val="00512829"/>
    <w:rsid w:val="00512E97"/>
    <w:rsid w:val="005134D0"/>
    <w:rsid w:val="005135FA"/>
    <w:rsid w:val="00513839"/>
    <w:rsid w:val="00513B54"/>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83D"/>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311D"/>
    <w:rsid w:val="00533B6E"/>
    <w:rsid w:val="00533B93"/>
    <w:rsid w:val="005340C9"/>
    <w:rsid w:val="0053413B"/>
    <w:rsid w:val="00534405"/>
    <w:rsid w:val="0053444E"/>
    <w:rsid w:val="0053445C"/>
    <w:rsid w:val="00535538"/>
    <w:rsid w:val="00535BA8"/>
    <w:rsid w:val="00535E88"/>
    <w:rsid w:val="00536698"/>
    <w:rsid w:val="00536E91"/>
    <w:rsid w:val="0053742F"/>
    <w:rsid w:val="005375FE"/>
    <w:rsid w:val="00537CE7"/>
    <w:rsid w:val="00537CEE"/>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66B"/>
    <w:rsid w:val="005469F5"/>
    <w:rsid w:val="00546BAD"/>
    <w:rsid w:val="00546DB9"/>
    <w:rsid w:val="00546F36"/>
    <w:rsid w:val="00547116"/>
    <w:rsid w:val="0055017B"/>
    <w:rsid w:val="00550AFC"/>
    <w:rsid w:val="005518ED"/>
    <w:rsid w:val="00551AE6"/>
    <w:rsid w:val="00552093"/>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DF1"/>
    <w:rsid w:val="00570342"/>
    <w:rsid w:val="00570CFD"/>
    <w:rsid w:val="00570D9F"/>
    <w:rsid w:val="00571672"/>
    <w:rsid w:val="0057185C"/>
    <w:rsid w:val="0057190C"/>
    <w:rsid w:val="00571CA8"/>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15B"/>
    <w:rsid w:val="00587229"/>
    <w:rsid w:val="00587503"/>
    <w:rsid w:val="0058778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303"/>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7A1"/>
    <w:rsid w:val="005F681C"/>
    <w:rsid w:val="005F6B20"/>
    <w:rsid w:val="005F6BD4"/>
    <w:rsid w:val="005F6F88"/>
    <w:rsid w:val="005F7188"/>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A26"/>
    <w:rsid w:val="00606D5F"/>
    <w:rsid w:val="00607218"/>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BD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6FB2"/>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4CF4"/>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70EB"/>
    <w:rsid w:val="0065736B"/>
    <w:rsid w:val="006578E4"/>
    <w:rsid w:val="00657AE5"/>
    <w:rsid w:val="00657C05"/>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FF"/>
    <w:rsid w:val="00675719"/>
    <w:rsid w:val="00675BC2"/>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678D"/>
    <w:rsid w:val="00686D66"/>
    <w:rsid w:val="00687399"/>
    <w:rsid w:val="00687488"/>
    <w:rsid w:val="0068782A"/>
    <w:rsid w:val="00687B18"/>
    <w:rsid w:val="00690189"/>
    <w:rsid w:val="006904ED"/>
    <w:rsid w:val="00690872"/>
    <w:rsid w:val="00690E2E"/>
    <w:rsid w:val="00691365"/>
    <w:rsid w:val="006915D7"/>
    <w:rsid w:val="00691912"/>
    <w:rsid w:val="00691E9F"/>
    <w:rsid w:val="006926A6"/>
    <w:rsid w:val="00692814"/>
    <w:rsid w:val="006932E7"/>
    <w:rsid w:val="00693347"/>
    <w:rsid w:val="0069334C"/>
    <w:rsid w:val="00693739"/>
    <w:rsid w:val="00693DE7"/>
    <w:rsid w:val="006944A0"/>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B74E6"/>
    <w:rsid w:val="006C0037"/>
    <w:rsid w:val="006C020D"/>
    <w:rsid w:val="006C13D8"/>
    <w:rsid w:val="006C1445"/>
    <w:rsid w:val="006C1DED"/>
    <w:rsid w:val="006C25CF"/>
    <w:rsid w:val="006C28FC"/>
    <w:rsid w:val="006C31C6"/>
    <w:rsid w:val="006C33FB"/>
    <w:rsid w:val="006C33FF"/>
    <w:rsid w:val="006C394E"/>
    <w:rsid w:val="006C3AB0"/>
    <w:rsid w:val="006C3F5E"/>
    <w:rsid w:val="006C4EEA"/>
    <w:rsid w:val="006C4EF3"/>
    <w:rsid w:val="006C4FC1"/>
    <w:rsid w:val="006C516F"/>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725"/>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6CB7"/>
    <w:rsid w:val="006F75AF"/>
    <w:rsid w:val="006F7914"/>
    <w:rsid w:val="006F7BE1"/>
    <w:rsid w:val="006F7C0B"/>
    <w:rsid w:val="006F7E46"/>
    <w:rsid w:val="007002B9"/>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10D8"/>
    <w:rsid w:val="00721EC9"/>
    <w:rsid w:val="00722331"/>
    <w:rsid w:val="0072247E"/>
    <w:rsid w:val="00722BB2"/>
    <w:rsid w:val="0072344C"/>
    <w:rsid w:val="007236A3"/>
    <w:rsid w:val="007239B6"/>
    <w:rsid w:val="00723BD9"/>
    <w:rsid w:val="00724792"/>
    <w:rsid w:val="007247C7"/>
    <w:rsid w:val="0072490A"/>
    <w:rsid w:val="00724B64"/>
    <w:rsid w:val="0072517D"/>
    <w:rsid w:val="0072562D"/>
    <w:rsid w:val="00725780"/>
    <w:rsid w:val="007257A0"/>
    <w:rsid w:val="0072597F"/>
    <w:rsid w:val="00725FB1"/>
    <w:rsid w:val="00726065"/>
    <w:rsid w:val="0072656F"/>
    <w:rsid w:val="007267B0"/>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386D"/>
    <w:rsid w:val="0074417B"/>
    <w:rsid w:val="00744E2C"/>
    <w:rsid w:val="007451D9"/>
    <w:rsid w:val="0074656E"/>
    <w:rsid w:val="007472D5"/>
    <w:rsid w:val="00747E4B"/>
    <w:rsid w:val="007509A9"/>
    <w:rsid w:val="00751ECA"/>
    <w:rsid w:val="00752316"/>
    <w:rsid w:val="007524BB"/>
    <w:rsid w:val="00752926"/>
    <w:rsid w:val="00752B03"/>
    <w:rsid w:val="00753454"/>
    <w:rsid w:val="00753BB5"/>
    <w:rsid w:val="00753E8C"/>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BDD"/>
    <w:rsid w:val="007A4F92"/>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44A5"/>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AC3"/>
    <w:rsid w:val="007D6DE0"/>
    <w:rsid w:val="007D6F64"/>
    <w:rsid w:val="007D7ECD"/>
    <w:rsid w:val="007E0F89"/>
    <w:rsid w:val="007E1043"/>
    <w:rsid w:val="007E170F"/>
    <w:rsid w:val="007E1782"/>
    <w:rsid w:val="007E21F9"/>
    <w:rsid w:val="007E25AB"/>
    <w:rsid w:val="007E2F41"/>
    <w:rsid w:val="007E37ED"/>
    <w:rsid w:val="007E3833"/>
    <w:rsid w:val="007E3ACA"/>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0BF1"/>
    <w:rsid w:val="007F1002"/>
    <w:rsid w:val="007F14F9"/>
    <w:rsid w:val="007F1D50"/>
    <w:rsid w:val="007F2845"/>
    <w:rsid w:val="007F2A69"/>
    <w:rsid w:val="007F2C87"/>
    <w:rsid w:val="007F38A2"/>
    <w:rsid w:val="007F3DD3"/>
    <w:rsid w:val="007F4197"/>
    <w:rsid w:val="007F43BC"/>
    <w:rsid w:val="007F4740"/>
    <w:rsid w:val="007F4971"/>
    <w:rsid w:val="007F5683"/>
    <w:rsid w:val="007F7920"/>
    <w:rsid w:val="0080067C"/>
    <w:rsid w:val="008006C6"/>
    <w:rsid w:val="00800C4A"/>
    <w:rsid w:val="00800C52"/>
    <w:rsid w:val="00801041"/>
    <w:rsid w:val="0080153E"/>
    <w:rsid w:val="008017AD"/>
    <w:rsid w:val="008018C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2F77"/>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FB8"/>
    <w:rsid w:val="00841B17"/>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652F"/>
    <w:rsid w:val="0086709D"/>
    <w:rsid w:val="00867651"/>
    <w:rsid w:val="00867664"/>
    <w:rsid w:val="00867B5A"/>
    <w:rsid w:val="00870147"/>
    <w:rsid w:val="00870E8C"/>
    <w:rsid w:val="008719E1"/>
    <w:rsid w:val="00872089"/>
    <w:rsid w:val="00872959"/>
    <w:rsid w:val="00872C00"/>
    <w:rsid w:val="00873F9C"/>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3038"/>
    <w:rsid w:val="008A3967"/>
    <w:rsid w:val="008A4A10"/>
    <w:rsid w:val="008A4A6F"/>
    <w:rsid w:val="008A4B16"/>
    <w:rsid w:val="008A4D01"/>
    <w:rsid w:val="008A4D63"/>
    <w:rsid w:val="008A4E11"/>
    <w:rsid w:val="008A57C4"/>
    <w:rsid w:val="008A65B2"/>
    <w:rsid w:val="008A6D62"/>
    <w:rsid w:val="008A70F7"/>
    <w:rsid w:val="008A726F"/>
    <w:rsid w:val="008A7606"/>
    <w:rsid w:val="008B0A73"/>
    <w:rsid w:val="008B13E9"/>
    <w:rsid w:val="008B2004"/>
    <w:rsid w:val="008B2257"/>
    <w:rsid w:val="008B2436"/>
    <w:rsid w:val="008B26D5"/>
    <w:rsid w:val="008B3B51"/>
    <w:rsid w:val="008B3C25"/>
    <w:rsid w:val="008B4057"/>
    <w:rsid w:val="008B4145"/>
    <w:rsid w:val="008B4F0A"/>
    <w:rsid w:val="008B5071"/>
    <w:rsid w:val="008B5290"/>
    <w:rsid w:val="008B5D94"/>
    <w:rsid w:val="008B63B3"/>
    <w:rsid w:val="008B6A40"/>
    <w:rsid w:val="008B72EC"/>
    <w:rsid w:val="008B73FA"/>
    <w:rsid w:val="008C0B4F"/>
    <w:rsid w:val="008C16CC"/>
    <w:rsid w:val="008C26BC"/>
    <w:rsid w:val="008C2BD3"/>
    <w:rsid w:val="008C2CFD"/>
    <w:rsid w:val="008C2FAA"/>
    <w:rsid w:val="008C336C"/>
    <w:rsid w:val="008C3A93"/>
    <w:rsid w:val="008C3AD0"/>
    <w:rsid w:val="008C3FDC"/>
    <w:rsid w:val="008C47AD"/>
    <w:rsid w:val="008C4FCC"/>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09"/>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BD9"/>
    <w:rsid w:val="009250A8"/>
    <w:rsid w:val="009250C8"/>
    <w:rsid w:val="00925AF9"/>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2AA5"/>
    <w:rsid w:val="00933040"/>
    <w:rsid w:val="009330E9"/>
    <w:rsid w:val="009333E1"/>
    <w:rsid w:val="00933CB8"/>
    <w:rsid w:val="0093402A"/>
    <w:rsid w:val="00934972"/>
    <w:rsid w:val="00934D97"/>
    <w:rsid w:val="00935715"/>
    <w:rsid w:val="00935D15"/>
    <w:rsid w:val="00935ED5"/>
    <w:rsid w:val="00936084"/>
    <w:rsid w:val="009360DC"/>
    <w:rsid w:val="00936C11"/>
    <w:rsid w:val="00936CE0"/>
    <w:rsid w:val="00936F44"/>
    <w:rsid w:val="009408CB"/>
    <w:rsid w:val="009411FB"/>
    <w:rsid w:val="009414A9"/>
    <w:rsid w:val="00941B71"/>
    <w:rsid w:val="00941DF9"/>
    <w:rsid w:val="009421AD"/>
    <w:rsid w:val="0094221C"/>
    <w:rsid w:val="00942A0B"/>
    <w:rsid w:val="009430F9"/>
    <w:rsid w:val="00943D71"/>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41"/>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7E5"/>
    <w:rsid w:val="009777F4"/>
    <w:rsid w:val="00977AD8"/>
    <w:rsid w:val="0098056F"/>
    <w:rsid w:val="00980775"/>
    <w:rsid w:val="0098084C"/>
    <w:rsid w:val="00980A10"/>
    <w:rsid w:val="0098113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D0F"/>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94E"/>
    <w:rsid w:val="009F399B"/>
    <w:rsid w:val="009F514E"/>
    <w:rsid w:val="009F536A"/>
    <w:rsid w:val="009F5BC5"/>
    <w:rsid w:val="009F65F0"/>
    <w:rsid w:val="009F66BF"/>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22A"/>
    <w:rsid w:val="00A043B8"/>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B93"/>
    <w:rsid w:val="00A4015F"/>
    <w:rsid w:val="00A4027D"/>
    <w:rsid w:val="00A40FB7"/>
    <w:rsid w:val="00A422FD"/>
    <w:rsid w:val="00A42A85"/>
    <w:rsid w:val="00A42D07"/>
    <w:rsid w:val="00A42ED4"/>
    <w:rsid w:val="00A42F6B"/>
    <w:rsid w:val="00A431FD"/>
    <w:rsid w:val="00A43742"/>
    <w:rsid w:val="00A44B43"/>
    <w:rsid w:val="00A44ECD"/>
    <w:rsid w:val="00A4503E"/>
    <w:rsid w:val="00A450C0"/>
    <w:rsid w:val="00A45468"/>
    <w:rsid w:val="00A45484"/>
    <w:rsid w:val="00A45F16"/>
    <w:rsid w:val="00A4601D"/>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718D"/>
    <w:rsid w:val="00A571EF"/>
    <w:rsid w:val="00A5765D"/>
    <w:rsid w:val="00A579BD"/>
    <w:rsid w:val="00A607CB"/>
    <w:rsid w:val="00A60B45"/>
    <w:rsid w:val="00A61092"/>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DA4"/>
    <w:rsid w:val="00A85798"/>
    <w:rsid w:val="00A85C6A"/>
    <w:rsid w:val="00A8609D"/>
    <w:rsid w:val="00A86304"/>
    <w:rsid w:val="00A869C4"/>
    <w:rsid w:val="00A86EA7"/>
    <w:rsid w:val="00A87598"/>
    <w:rsid w:val="00A875F7"/>
    <w:rsid w:val="00A87B04"/>
    <w:rsid w:val="00A90F8F"/>
    <w:rsid w:val="00A911A0"/>
    <w:rsid w:val="00A91244"/>
    <w:rsid w:val="00A9175D"/>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A5A"/>
    <w:rsid w:val="00AA7C6D"/>
    <w:rsid w:val="00AB0347"/>
    <w:rsid w:val="00AB0A32"/>
    <w:rsid w:val="00AB0B90"/>
    <w:rsid w:val="00AB0E56"/>
    <w:rsid w:val="00AB0ED5"/>
    <w:rsid w:val="00AB18AC"/>
    <w:rsid w:val="00AB1BC9"/>
    <w:rsid w:val="00AB1EB7"/>
    <w:rsid w:val="00AB395E"/>
    <w:rsid w:val="00AB3A15"/>
    <w:rsid w:val="00AB3C0E"/>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AD0"/>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09"/>
    <w:rsid w:val="00AE1220"/>
    <w:rsid w:val="00AE2912"/>
    <w:rsid w:val="00AE2AB0"/>
    <w:rsid w:val="00AE2BED"/>
    <w:rsid w:val="00AE3228"/>
    <w:rsid w:val="00AE3DE1"/>
    <w:rsid w:val="00AE3EA0"/>
    <w:rsid w:val="00AE3EE4"/>
    <w:rsid w:val="00AE501E"/>
    <w:rsid w:val="00AE5439"/>
    <w:rsid w:val="00AE5BB3"/>
    <w:rsid w:val="00AE60E8"/>
    <w:rsid w:val="00AE61B2"/>
    <w:rsid w:val="00AE78D1"/>
    <w:rsid w:val="00AE7D0F"/>
    <w:rsid w:val="00AE7EF0"/>
    <w:rsid w:val="00AE7F89"/>
    <w:rsid w:val="00AE7FFC"/>
    <w:rsid w:val="00AF02F2"/>
    <w:rsid w:val="00AF0361"/>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036"/>
    <w:rsid w:val="00AF53AD"/>
    <w:rsid w:val="00AF5EC6"/>
    <w:rsid w:val="00AF64F5"/>
    <w:rsid w:val="00AF6874"/>
    <w:rsid w:val="00AF6C38"/>
    <w:rsid w:val="00AF6E8A"/>
    <w:rsid w:val="00AF7213"/>
    <w:rsid w:val="00AF73A1"/>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5D0C"/>
    <w:rsid w:val="00B0627C"/>
    <w:rsid w:val="00B06DD9"/>
    <w:rsid w:val="00B07293"/>
    <w:rsid w:val="00B07CD6"/>
    <w:rsid w:val="00B07E52"/>
    <w:rsid w:val="00B10010"/>
    <w:rsid w:val="00B102F6"/>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8FD"/>
    <w:rsid w:val="00B3291A"/>
    <w:rsid w:val="00B329EB"/>
    <w:rsid w:val="00B32FCD"/>
    <w:rsid w:val="00B33508"/>
    <w:rsid w:val="00B33716"/>
    <w:rsid w:val="00B3377E"/>
    <w:rsid w:val="00B338E0"/>
    <w:rsid w:val="00B33AFA"/>
    <w:rsid w:val="00B33BEE"/>
    <w:rsid w:val="00B341F4"/>
    <w:rsid w:val="00B34E63"/>
    <w:rsid w:val="00B35497"/>
    <w:rsid w:val="00B35DA4"/>
    <w:rsid w:val="00B360F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948"/>
    <w:rsid w:val="00B42A32"/>
    <w:rsid w:val="00B42B01"/>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268E"/>
    <w:rsid w:val="00B53259"/>
    <w:rsid w:val="00B53893"/>
    <w:rsid w:val="00B539E3"/>
    <w:rsid w:val="00B53DB2"/>
    <w:rsid w:val="00B543D8"/>
    <w:rsid w:val="00B54512"/>
    <w:rsid w:val="00B545C7"/>
    <w:rsid w:val="00B548C2"/>
    <w:rsid w:val="00B54B6A"/>
    <w:rsid w:val="00B55428"/>
    <w:rsid w:val="00B556C5"/>
    <w:rsid w:val="00B55CCB"/>
    <w:rsid w:val="00B561C3"/>
    <w:rsid w:val="00B56E51"/>
    <w:rsid w:val="00B570BF"/>
    <w:rsid w:val="00B5789A"/>
    <w:rsid w:val="00B578E9"/>
    <w:rsid w:val="00B60471"/>
    <w:rsid w:val="00B60B8F"/>
    <w:rsid w:val="00B61138"/>
    <w:rsid w:val="00B61998"/>
    <w:rsid w:val="00B625CC"/>
    <w:rsid w:val="00B62A7F"/>
    <w:rsid w:val="00B62D97"/>
    <w:rsid w:val="00B62EB7"/>
    <w:rsid w:val="00B62F90"/>
    <w:rsid w:val="00B63337"/>
    <w:rsid w:val="00B6369F"/>
    <w:rsid w:val="00B6386C"/>
    <w:rsid w:val="00B639D7"/>
    <w:rsid w:val="00B648A4"/>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EE9"/>
    <w:rsid w:val="00B70F63"/>
    <w:rsid w:val="00B71033"/>
    <w:rsid w:val="00B71BAC"/>
    <w:rsid w:val="00B71CA8"/>
    <w:rsid w:val="00B721CD"/>
    <w:rsid w:val="00B7267A"/>
    <w:rsid w:val="00B726FF"/>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921"/>
    <w:rsid w:val="00B92D25"/>
    <w:rsid w:val="00B93008"/>
    <w:rsid w:val="00B9406D"/>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83F"/>
    <w:rsid w:val="00BA2BC9"/>
    <w:rsid w:val="00BA405C"/>
    <w:rsid w:val="00BA4291"/>
    <w:rsid w:val="00BA4641"/>
    <w:rsid w:val="00BA4A54"/>
    <w:rsid w:val="00BA4C3A"/>
    <w:rsid w:val="00BA4DF6"/>
    <w:rsid w:val="00BA50E6"/>
    <w:rsid w:val="00BA50EB"/>
    <w:rsid w:val="00BA5429"/>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552"/>
    <w:rsid w:val="00BB65E0"/>
    <w:rsid w:val="00BB6826"/>
    <w:rsid w:val="00BB6B9B"/>
    <w:rsid w:val="00BB6BF3"/>
    <w:rsid w:val="00BB72C9"/>
    <w:rsid w:val="00BB754F"/>
    <w:rsid w:val="00BC0058"/>
    <w:rsid w:val="00BC07D4"/>
    <w:rsid w:val="00BC0A5D"/>
    <w:rsid w:val="00BC0BE3"/>
    <w:rsid w:val="00BC0EA3"/>
    <w:rsid w:val="00BC10B2"/>
    <w:rsid w:val="00BC1AD9"/>
    <w:rsid w:val="00BC1B7A"/>
    <w:rsid w:val="00BC31C8"/>
    <w:rsid w:val="00BC3257"/>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14C"/>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6702"/>
    <w:rsid w:val="00C072FE"/>
    <w:rsid w:val="00C11659"/>
    <w:rsid w:val="00C11ADE"/>
    <w:rsid w:val="00C11ADF"/>
    <w:rsid w:val="00C126E0"/>
    <w:rsid w:val="00C128BC"/>
    <w:rsid w:val="00C12C2B"/>
    <w:rsid w:val="00C12E39"/>
    <w:rsid w:val="00C13C48"/>
    <w:rsid w:val="00C13D47"/>
    <w:rsid w:val="00C14164"/>
    <w:rsid w:val="00C14C53"/>
    <w:rsid w:val="00C15D8E"/>
    <w:rsid w:val="00C17012"/>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C99"/>
    <w:rsid w:val="00C24C9A"/>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9DB"/>
    <w:rsid w:val="00C30ABC"/>
    <w:rsid w:val="00C30B60"/>
    <w:rsid w:val="00C3104C"/>
    <w:rsid w:val="00C31FAA"/>
    <w:rsid w:val="00C3231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520"/>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3B6"/>
    <w:rsid w:val="00C566FD"/>
    <w:rsid w:val="00C56C73"/>
    <w:rsid w:val="00C57020"/>
    <w:rsid w:val="00C5780B"/>
    <w:rsid w:val="00C57A01"/>
    <w:rsid w:val="00C57A2D"/>
    <w:rsid w:val="00C57D00"/>
    <w:rsid w:val="00C57E3C"/>
    <w:rsid w:val="00C60461"/>
    <w:rsid w:val="00C604A8"/>
    <w:rsid w:val="00C60B07"/>
    <w:rsid w:val="00C60F29"/>
    <w:rsid w:val="00C6117A"/>
    <w:rsid w:val="00C61C76"/>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4D6"/>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261"/>
    <w:rsid w:val="00C873AC"/>
    <w:rsid w:val="00C8779C"/>
    <w:rsid w:val="00C87DA6"/>
    <w:rsid w:val="00C87F51"/>
    <w:rsid w:val="00C90203"/>
    <w:rsid w:val="00C9055D"/>
    <w:rsid w:val="00C91857"/>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CF9"/>
    <w:rsid w:val="00CA004C"/>
    <w:rsid w:val="00CA17DD"/>
    <w:rsid w:val="00CA1863"/>
    <w:rsid w:val="00CA1941"/>
    <w:rsid w:val="00CA23D5"/>
    <w:rsid w:val="00CA26CE"/>
    <w:rsid w:val="00CA28DC"/>
    <w:rsid w:val="00CA33FD"/>
    <w:rsid w:val="00CA391D"/>
    <w:rsid w:val="00CA3ACD"/>
    <w:rsid w:val="00CA44F2"/>
    <w:rsid w:val="00CA457E"/>
    <w:rsid w:val="00CA48E3"/>
    <w:rsid w:val="00CA4B6A"/>
    <w:rsid w:val="00CA4D5D"/>
    <w:rsid w:val="00CA4F8B"/>
    <w:rsid w:val="00CA5235"/>
    <w:rsid w:val="00CA5445"/>
    <w:rsid w:val="00CA5761"/>
    <w:rsid w:val="00CA59CD"/>
    <w:rsid w:val="00CA68B3"/>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410A"/>
    <w:rsid w:val="00CB608F"/>
    <w:rsid w:val="00CB6795"/>
    <w:rsid w:val="00CB71F8"/>
    <w:rsid w:val="00CB7284"/>
    <w:rsid w:val="00CB7603"/>
    <w:rsid w:val="00CC180A"/>
    <w:rsid w:val="00CC1E0A"/>
    <w:rsid w:val="00CC1F3A"/>
    <w:rsid w:val="00CC26DB"/>
    <w:rsid w:val="00CC275C"/>
    <w:rsid w:val="00CC300C"/>
    <w:rsid w:val="00CC32B2"/>
    <w:rsid w:val="00CC35AE"/>
    <w:rsid w:val="00CC3DAA"/>
    <w:rsid w:val="00CC4C2C"/>
    <w:rsid w:val="00CC5057"/>
    <w:rsid w:val="00CC5589"/>
    <w:rsid w:val="00CC5846"/>
    <w:rsid w:val="00CC5B11"/>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4C5"/>
    <w:rsid w:val="00CD497A"/>
    <w:rsid w:val="00CD60B1"/>
    <w:rsid w:val="00CD68E5"/>
    <w:rsid w:val="00CD71AF"/>
    <w:rsid w:val="00CD720C"/>
    <w:rsid w:val="00CD75E5"/>
    <w:rsid w:val="00CD761D"/>
    <w:rsid w:val="00CD76B5"/>
    <w:rsid w:val="00CD7785"/>
    <w:rsid w:val="00CD78B9"/>
    <w:rsid w:val="00CD798D"/>
    <w:rsid w:val="00CE1B49"/>
    <w:rsid w:val="00CE1D01"/>
    <w:rsid w:val="00CE1E1E"/>
    <w:rsid w:val="00CE2323"/>
    <w:rsid w:val="00CE2346"/>
    <w:rsid w:val="00CE2368"/>
    <w:rsid w:val="00CE2CDA"/>
    <w:rsid w:val="00CE30A4"/>
    <w:rsid w:val="00CE3A59"/>
    <w:rsid w:val="00CE4323"/>
    <w:rsid w:val="00CE44FE"/>
    <w:rsid w:val="00CE61AE"/>
    <w:rsid w:val="00CE62A8"/>
    <w:rsid w:val="00CE6F0F"/>
    <w:rsid w:val="00CE7115"/>
    <w:rsid w:val="00CF002F"/>
    <w:rsid w:val="00CF0246"/>
    <w:rsid w:val="00CF031B"/>
    <w:rsid w:val="00CF14D2"/>
    <w:rsid w:val="00CF1875"/>
    <w:rsid w:val="00CF1924"/>
    <w:rsid w:val="00CF1D08"/>
    <w:rsid w:val="00CF2483"/>
    <w:rsid w:val="00CF24E2"/>
    <w:rsid w:val="00CF2BD9"/>
    <w:rsid w:val="00CF2E8A"/>
    <w:rsid w:val="00CF2F8E"/>
    <w:rsid w:val="00CF393D"/>
    <w:rsid w:val="00CF394E"/>
    <w:rsid w:val="00CF4ABD"/>
    <w:rsid w:val="00CF4CF2"/>
    <w:rsid w:val="00CF585D"/>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A65"/>
    <w:rsid w:val="00D04B66"/>
    <w:rsid w:val="00D04E76"/>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6D5"/>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81B"/>
    <w:rsid w:val="00D40968"/>
    <w:rsid w:val="00D40E1A"/>
    <w:rsid w:val="00D4116F"/>
    <w:rsid w:val="00D413C3"/>
    <w:rsid w:val="00D419B4"/>
    <w:rsid w:val="00D419D5"/>
    <w:rsid w:val="00D41C28"/>
    <w:rsid w:val="00D42240"/>
    <w:rsid w:val="00D427C3"/>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14"/>
    <w:rsid w:val="00D5267B"/>
    <w:rsid w:val="00D53372"/>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A57"/>
    <w:rsid w:val="00D84E12"/>
    <w:rsid w:val="00D84E7B"/>
    <w:rsid w:val="00D85F3E"/>
    <w:rsid w:val="00D86A2E"/>
    <w:rsid w:val="00D87307"/>
    <w:rsid w:val="00D874DF"/>
    <w:rsid w:val="00D8794E"/>
    <w:rsid w:val="00D87A12"/>
    <w:rsid w:val="00D9028C"/>
    <w:rsid w:val="00D9041F"/>
    <w:rsid w:val="00D90737"/>
    <w:rsid w:val="00D90D60"/>
    <w:rsid w:val="00D910FF"/>
    <w:rsid w:val="00D918C5"/>
    <w:rsid w:val="00D930E1"/>
    <w:rsid w:val="00D9354D"/>
    <w:rsid w:val="00D93AFA"/>
    <w:rsid w:val="00D9415C"/>
    <w:rsid w:val="00D942CC"/>
    <w:rsid w:val="00D944E4"/>
    <w:rsid w:val="00D94D87"/>
    <w:rsid w:val="00D950FB"/>
    <w:rsid w:val="00D95123"/>
    <w:rsid w:val="00D95559"/>
    <w:rsid w:val="00D9555E"/>
    <w:rsid w:val="00D95B31"/>
    <w:rsid w:val="00D95DCC"/>
    <w:rsid w:val="00D96025"/>
    <w:rsid w:val="00D9621F"/>
    <w:rsid w:val="00D962DC"/>
    <w:rsid w:val="00D97CE4"/>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02E"/>
    <w:rsid w:val="00DE3835"/>
    <w:rsid w:val="00DE3B5E"/>
    <w:rsid w:val="00DE3BE8"/>
    <w:rsid w:val="00DE3DBB"/>
    <w:rsid w:val="00DE43A2"/>
    <w:rsid w:val="00DE4A74"/>
    <w:rsid w:val="00DE4B05"/>
    <w:rsid w:val="00DE4EE9"/>
    <w:rsid w:val="00DE5105"/>
    <w:rsid w:val="00DE541C"/>
    <w:rsid w:val="00DE6B23"/>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577"/>
    <w:rsid w:val="00E031BB"/>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761"/>
    <w:rsid w:val="00E10D1E"/>
    <w:rsid w:val="00E112F2"/>
    <w:rsid w:val="00E1185B"/>
    <w:rsid w:val="00E118C5"/>
    <w:rsid w:val="00E11D7A"/>
    <w:rsid w:val="00E11EEB"/>
    <w:rsid w:val="00E1213C"/>
    <w:rsid w:val="00E128F2"/>
    <w:rsid w:val="00E12A25"/>
    <w:rsid w:val="00E13E5A"/>
    <w:rsid w:val="00E13EE4"/>
    <w:rsid w:val="00E14CBF"/>
    <w:rsid w:val="00E15404"/>
    <w:rsid w:val="00E154D9"/>
    <w:rsid w:val="00E16190"/>
    <w:rsid w:val="00E1619C"/>
    <w:rsid w:val="00E16463"/>
    <w:rsid w:val="00E167EB"/>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A9D"/>
    <w:rsid w:val="00E46C9B"/>
    <w:rsid w:val="00E46D7F"/>
    <w:rsid w:val="00E501D3"/>
    <w:rsid w:val="00E50942"/>
    <w:rsid w:val="00E50E6D"/>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CF0"/>
    <w:rsid w:val="00E65D15"/>
    <w:rsid w:val="00E66CD8"/>
    <w:rsid w:val="00E66D1C"/>
    <w:rsid w:val="00E67802"/>
    <w:rsid w:val="00E67B64"/>
    <w:rsid w:val="00E67EE5"/>
    <w:rsid w:val="00E7013A"/>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060"/>
    <w:rsid w:val="00E973A1"/>
    <w:rsid w:val="00E97418"/>
    <w:rsid w:val="00EA0118"/>
    <w:rsid w:val="00EA06C6"/>
    <w:rsid w:val="00EA0BDE"/>
    <w:rsid w:val="00EA0F54"/>
    <w:rsid w:val="00EA1059"/>
    <w:rsid w:val="00EA1D19"/>
    <w:rsid w:val="00EA1D43"/>
    <w:rsid w:val="00EA2653"/>
    <w:rsid w:val="00EA26AF"/>
    <w:rsid w:val="00EA2723"/>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D2C"/>
    <w:rsid w:val="00EC745E"/>
    <w:rsid w:val="00EC762A"/>
    <w:rsid w:val="00EC76B4"/>
    <w:rsid w:val="00EC775C"/>
    <w:rsid w:val="00EC7EAF"/>
    <w:rsid w:val="00ED1327"/>
    <w:rsid w:val="00ED27C3"/>
    <w:rsid w:val="00ED2ACA"/>
    <w:rsid w:val="00ED2AE2"/>
    <w:rsid w:val="00ED2C5A"/>
    <w:rsid w:val="00ED2FB4"/>
    <w:rsid w:val="00ED33AE"/>
    <w:rsid w:val="00ED35FE"/>
    <w:rsid w:val="00ED3775"/>
    <w:rsid w:val="00ED3BA4"/>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9B6"/>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3C76"/>
    <w:rsid w:val="00EF4862"/>
    <w:rsid w:val="00EF53ED"/>
    <w:rsid w:val="00EF54D1"/>
    <w:rsid w:val="00EF56AF"/>
    <w:rsid w:val="00EF5DF8"/>
    <w:rsid w:val="00EF64E8"/>
    <w:rsid w:val="00EF67BB"/>
    <w:rsid w:val="00EF695B"/>
    <w:rsid w:val="00EF6B03"/>
    <w:rsid w:val="00EF6F24"/>
    <w:rsid w:val="00EF72F9"/>
    <w:rsid w:val="00EF74FD"/>
    <w:rsid w:val="00EF7594"/>
    <w:rsid w:val="00EF7728"/>
    <w:rsid w:val="00F0021E"/>
    <w:rsid w:val="00F0030E"/>
    <w:rsid w:val="00F005CB"/>
    <w:rsid w:val="00F00CD1"/>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DF8"/>
    <w:rsid w:val="00F05E96"/>
    <w:rsid w:val="00F064EC"/>
    <w:rsid w:val="00F06ACF"/>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6739"/>
    <w:rsid w:val="00F16DE2"/>
    <w:rsid w:val="00F16F96"/>
    <w:rsid w:val="00F2041D"/>
    <w:rsid w:val="00F2052B"/>
    <w:rsid w:val="00F20F53"/>
    <w:rsid w:val="00F211CA"/>
    <w:rsid w:val="00F21A4E"/>
    <w:rsid w:val="00F22183"/>
    <w:rsid w:val="00F2232B"/>
    <w:rsid w:val="00F2260F"/>
    <w:rsid w:val="00F230AB"/>
    <w:rsid w:val="00F242AD"/>
    <w:rsid w:val="00F247F2"/>
    <w:rsid w:val="00F24912"/>
    <w:rsid w:val="00F2518F"/>
    <w:rsid w:val="00F252A8"/>
    <w:rsid w:val="00F255D9"/>
    <w:rsid w:val="00F257E8"/>
    <w:rsid w:val="00F25C5A"/>
    <w:rsid w:val="00F26276"/>
    <w:rsid w:val="00F265F7"/>
    <w:rsid w:val="00F266CE"/>
    <w:rsid w:val="00F26D0A"/>
    <w:rsid w:val="00F27696"/>
    <w:rsid w:val="00F277DB"/>
    <w:rsid w:val="00F27A81"/>
    <w:rsid w:val="00F27FA6"/>
    <w:rsid w:val="00F30D7B"/>
    <w:rsid w:val="00F3125C"/>
    <w:rsid w:val="00F33DC8"/>
    <w:rsid w:val="00F34444"/>
    <w:rsid w:val="00F34FE9"/>
    <w:rsid w:val="00F35149"/>
    <w:rsid w:val="00F35893"/>
    <w:rsid w:val="00F36238"/>
    <w:rsid w:val="00F36BDE"/>
    <w:rsid w:val="00F36D20"/>
    <w:rsid w:val="00F37523"/>
    <w:rsid w:val="00F378F1"/>
    <w:rsid w:val="00F403A1"/>
    <w:rsid w:val="00F403DB"/>
    <w:rsid w:val="00F4065A"/>
    <w:rsid w:val="00F40A47"/>
    <w:rsid w:val="00F4275C"/>
    <w:rsid w:val="00F42AD4"/>
    <w:rsid w:val="00F434B2"/>
    <w:rsid w:val="00F4557B"/>
    <w:rsid w:val="00F45693"/>
    <w:rsid w:val="00F45A18"/>
    <w:rsid w:val="00F45B08"/>
    <w:rsid w:val="00F45B8B"/>
    <w:rsid w:val="00F4605D"/>
    <w:rsid w:val="00F50E58"/>
    <w:rsid w:val="00F5111B"/>
    <w:rsid w:val="00F52077"/>
    <w:rsid w:val="00F52339"/>
    <w:rsid w:val="00F5241C"/>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DC2"/>
    <w:rsid w:val="00F64279"/>
    <w:rsid w:val="00F64B92"/>
    <w:rsid w:val="00F657CF"/>
    <w:rsid w:val="00F65808"/>
    <w:rsid w:val="00F6587D"/>
    <w:rsid w:val="00F658AC"/>
    <w:rsid w:val="00F669E7"/>
    <w:rsid w:val="00F66A00"/>
    <w:rsid w:val="00F66CFB"/>
    <w:rsid w:val="00F6752D"/>
    <w:rsid w:val="00F70C73"/>
    <w:rsid w:val="00F713A3"/>
    <w:rsid w:val="00F71555"/>
    <w:rsid w:val="00F71561"/>
    <w:rsid w:val="00F715CB"/>
    <w:rsid w:val="00F71A8F"/>
    <w:rsid w:val="00F71AB8"/>
    <w:rsid w:val="00F71EE8"/>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0CC"/>
    <w:rsid w:val="00F971FC"/>
    <w:rsid w:val="00F972B9"/>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6AB0"/>
    <w:rsid w:val="00FC7951"/>
    <w:rsid w:val="00FC7EAE"/>
    <w:rsid w:val="00FD072B"/>
    <w:rsid w:val="00FD1058"/>
    <w:rsid w:val="00FD15B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ebabf6ce-2443-438c-9946-ecc878e7654a"/>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 ds:uri="3b34c8f0-1ef5-4d1e-bb66-517ce7fe7356"/>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7708</TotalTime>
  <Pages>7</Pages>
  <Words>3648</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R1-2402597</vt:lpstr>
    </vt:vector>
  </TitlesOfParts>
  <Company>Nokia &amp; NSN</Company>
  <LinksUpToDate>false</LinksUpToDate>
  <CharactersWithSpaces>24400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R1-2404518</dc:title>
  <dc:subject/>
  <dc:creator/>
  <cp:keywords/>
  <dc:description/>
  <cp:lastModifiedBy>Mohammed Al-Imari</cp:lastModifiedBy>
  <cp:revision>210</cp:revision>
  <cp:lastPrinted>2022-04-20T10:29:00Z</cp:lastPrinted>
  <dcterms:created xsi:type="dcterms:W3CDTF">2022-09-30T15:35:00Z</dcterms:created>
  <dcterms:modified xsi:type="dcterms:W3CDTF">2024-05-10T15:37:00Z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